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Default="00BE1B99" w:rsidP="003C7BFB">
      <w:pPr>
        <w:pStyle w:val="Direction"/>
        <w:spacing w:line="240" w:lineRule="auto"/>
        <w:jc w:val="left"/>
        <w:rPr>
          <w:sz w:val="22"/>
          <w:lang w:eastAsia="en-U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lang w:eastAsia="en-US"/>
        </w:rPr>
        <w:ptab w:relativeTo="margin" w:alignment="left" w:leader="none"/>
      </w:r>
    </w:p>
    <w:p w14:paraId="6A17353B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Secrétariat général </w:t>
      </w:r>
    </w:p>
    <w:p w14:paraId="17621438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ptab w:relativeTo="margin" w:alignment="left" w:leader="none"/>
      </w:r>
      <w:proofErr w:type="gramStart"/>
      <w:r>
        <w:rPr>
          <w:sz w:val="22"/>
          <w:lang w:eastAsia="en-US"/>
        </w:rPr>
        <w:t>pour</w:t>
      </w:r>
      <w:proofErr w:type="gramEnd"/>
      <w:r>
        <w:rPr>
          <w:sz w:val="22"/>
          <w:lang w:eastAsia="en-US"/>
        </w:rPr>
        <w:t xml:space="preserve"> l’administration</w:t>
      </w:r>
    </w:p>
    <w:p w14:paraId="28AE5E85" w14:textId="77777777" w:rsidR="00BE1B99" w:rsidRDefault="00BE1B99" w:rsidP="003C7BFB">
      <w:pPr>
        <w:rPr>
          <w:lang w:eastAsia="en-US"/>
        </w:rPr>
      </w:pPr>
    </w:p>
    <w:p w14:paraId="446CD44E" w14:textId="77777777" w:rsidR="00BE1B99" w:rsidRDefault="00BE1B99" w:rsidP="003C7BFB">
      <w:pPr>
        <w:rPr>
          <w:sz w:val="20"/>
        </w:rPr>
      </w:pPr>
    </w:p>
    <w:p w14:paraId="1E1992D3" w14:textId="77777777" w:rsidR="00BE1B99" w:rsidRDefault="00BE1B99" w:rsidP="003C7BFB">
      <w:pPr>
        <w:pStyle w:val="En-tte"/>
        <w:tabs>
          <w:tab w:val="left" w:pos="1134"/>
        </w:tabs>
        <w:rPr>
          <w:rFonts w:cs="Arial"/>
        </w:rPr>
      </w:pPr>
    </w:p>
    <w:p w14:paraId="3FFD34D3" w14:textId="5EED05E5" w:rsidR="001239ED" w:rsidRPr="003B51DD" w:rsidRDefault="001239ED" w:rsidP="003C7BFB"/>
    <w:p w14:paraId="56D6D910" w14:textId="72C87E21" w:rsidR="001239ED" w:rsidRPr="003B51DD" w:rsidRDefault="001239ED" w:rsidP="003C7B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3C7B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7A749E" w:rsidRPr="003B51DD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3B51DD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2CB142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14:paraId="684A9F27" w14:textId="0660D190" w:rsidR="00F74509" w:rsidRPr="003B51DD" w:rsidRDefault="00F74509" w:rsidP="003C7BFB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196B36" w:rsidR="005A3EE8" w:rsidRDefault="005A3EE8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3B51DD">
        <w:rPr>
          <w:rFonts w:ascii="Arial" w:hAnsi="Arial" w:cs="Arial"/>
          <w:i/>
          <w:sz w:val="20"/>
        </w:rPr>
        <w:t xml:space="preserve">MARCHE PUBLIC DE </w:t>
      </w:r>
      <w:r w:rsidR="00931751">
        <w:rPr>
          <w:rFonts w:ascii="Arial" w:hAnsi="Arial" w:cs="Arial"/>
          <w:i/>
          <w:sz w:val="20"/>
        </w:rPr>
        <w:t>PRESTATION INTELLECTUELLE</w:t>
      </w:r>
    </w:p>
    <w:p w14:paraId="3132E044" w14:textId="77777777" w:rsidR="003C7BFB" w:rsidRPr="003B51DD" w:rsidRDefault="003C7BFB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3B51DD" w:rsidRDefault="00AC45D2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4F871E2E" w14:textId="66517297" w:rsidR="00411AB7" w:rsidRPr="003B51DD" w:rsidRDefault="00411AB7" w:rsidP="00F12A03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ACTE D’ENGAGEMENT</w:t>
      </w:r>
      <w:r w:rsidR="00332485" w:rsidRPr="003B51DD">
        <w:rPr>
          <w:rFonts w:ascii="Arial" w:hAnsi="Arial" w:cs="Arial"/>
          <w:b/>
          <w:sz w:val="28"/>
        </w:rPr>
        <w:t xml:space="preserve"> </w:t>
      </w:r>
    </w:p>
    <w:p w14:paraId="0D9DAA8C" w14:textId="77777777" w:rsidR="001239ED" w:rsidRPr="003B51DD" w:rsidRDefault="001239ED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3B51DD" w:rsidRDefault="005A3EE8" w:rsidP="003C7BFB">
      <w:pPr>
        <w:rPr>
          <w:rFonts w:ascii="Arial" w:hAnsi="Arial" w:cs="Arial"/>
          <w:b/>
          <w:sz w:val="20"/>
        </w:rPr>
      </w:pPr>
    </w:p>
    <w:p w14:paraId="335DD818" w14:textId="7837EEC8" w:rsidR="00132F76" w:rsidRPr="003B51DD" w:rsidRDefault="00132F76" w:rsidP="003C7BFB">
      <w:pPr>
        <w:rPr>
          <w:rFonts w:ascii="Arial" w:hAnsi="Arial" w:cs="Arial"/>
          <w:b/>
          <w:sz w:val="20"/>
        </w:rPr>
      </w:pPr>
    </w:p>
    <w:p w14:paraId="2C73201C" w14:textId="77777777" w:rsidR="00294DE4" w:rsidRPr="003B51DD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43FDFA4C" w:rsidR="00294DE4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2D451D">
        <w:rPr>
          <w:rFonts w:ascii="Arial" w:hAnsi="Arial" w:cs="Arial"/>
          <w:b/>
          <w:sz w:val="28"/>
          <w:szCs w:val="28"/>
        </w:rPr>
        <w:t>Marché n°202</w:t>
      </w:r>
      <w:r w:rsidR="00B85E9F">
        <w:rPr>
          <w:rFonts w:ascii="Arial" w:hAnsi="Arial" w:cs="Arial"/>
          <w:b/>
          <w:sz w:val="28"/>
          <w:szCs w:val="28"/>
        </w:rPr>
        <w:t>6</w:t>
      </w:r>
      <w:r w:rsidR="002D451D">
        <w:rPr>
          <w:rFonts w:ascii="Arial" w:hAnsi="Arial" w:cs="Arial"/>
          <w:b/>
          <w:sz w:val="28"/>
          <w:szCs w:val="28"/>
        </w:rPr>
        <w:t xml:space="preserve"> </w:t>
      </w:r>
      <w:r w:rsidR="00F12A03">
        <w:rPr>
          <w:rFonts w:ascii="Arial" w:hAnsi="Arial" w:cs="Arial"/>
          <w:b/>
          <w:sz w:val="28"/>
          <w:szCs w:val="28"/>
        </w:rPr>
        <w:t>BSTINV 92</w:t>
      </w:r>
      <w:r w:rsidR="009B1145">
        <w:rPr>
          <w:rFonts w:ascii="Arial" w:hAnsi="Arial" w:cs="Arial"/>
          <w:b/>
          <w:sz w:val="28"/>
          <w:szCs w:val="28"/>
        </w:rPr>
        <w:t>4</w:t>
      </w:r>
      <w:r w:rsidR="00D75354">
        <w:rPr>
          <w:rFonts w:ascii="Arial" w:hAnsi="Arial" w:cs="Arial"/>
          <w:b/>
          <w:sz w:val="28"/>
          <w:szCs w:val="28"/>
        </w:rPr>
        <w:t>4</w:t>
      </w:r>
    </w:p>
    <w:p w14:paraId="13541E43" w14:textId="77777777" w:rsidR="00F12A03" w:rsidRPr="00B25A6D" w:rsidRDefault="00F12A03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</w:p>
    <w:p w14:paraId="4D4CB970" w14:textId="106750B7" w:rsidR="002D451D" w:rsidRDefault="00B85E9F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 w:rsidRPr="00B85E9F">
        <w:rPr>
          <w:rFonts w:ascii="Arial" w:hAnsi="Arial" w:cs="Arial"/>
          <w:sz w:val="28"/>
          <w:szCs w:val="28"/>
        </w:rPr>
        <w:t xml:space="preserve">Mission de </w:t>
      </w:r>
      <w:r w:rsidR="00963E34">
        <w:rPr>
          <w:rFonts w:ascii="Arial" w:hAnsi="Arial" w:cs="Arial"/>
          <w:sz w:val="28"/>
          <w:szCs w:val="28"/>
        </w:rPr>
        <w:t>contrôle technique</w:t>
      </w:r>
    </w:p>
    <w:p w14:paraId="1276BADD" w14:textId="77777777" w:rsidR="00810696" w:rsidRDefault="00810696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</w:p>
    <w:p w14:paraId="097D0912" w14:textId="3885464C" w:rsidR="00810696" w:rsidRDefault="009B1145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Basefusco</w:t>
      </w:r>
      <w:proofErr w:type="spellEnd"/>
      <w:r>
        <w:rPr>
          <w:rFonts w:ascii="Arial" w:hAnsi="Arial" w:cs="Arial"/>
          <w:sz w:val="28"/>
          <w:szCs w:val="28"/>
        </w:rPr>
        <w:t xml:space="preserve"> – Lanester (56)</w:t>
      </w:r>
    </w:p>
    <w:p w14:paraId="6BE697BD" w14:textId="2BB3FAF3" w:rsidR="009B1145" w:rsidRPr="00B85E9F" w:rsidRDefault="009B1145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Construction d’un bâtiment hébergement – Service National</w:t>
      </w:r>
    </w:p>
    <w:p w14:paraId="087022CC" w14:textId="77777777" w:rsidR="000B3232" w:rsidRPr="003B51DD" w:rsidRDefault="000B3232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3B51DD" w:rsidRDefault="00D850FE" w:rsidP="003C7BFB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Marché à procédure adaptée (MAPA)</w:t>
      </w:r>
    </w:p>
    <w:p w14:paraId="3CC08817" w14:textId="32B58224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3B51DD">
        <w:rPr>
          <w:rFonts w:ascii="Arial" w:hAnsi="Arial" w:cs="Arial"/>
          <w:sz w:val="20"/>
        </w:rPr>
        <w:t>en</w:t>
      </w:r>
      <w:proofErr w:type="gramEnd"/>
      <w:r w:rsidRPr="003B51DD">
        <w:rPr>
          <w:rFonts w:ascii="Arial" w:hAnsi="Arial" w:cs="Arial"/>
          <w:sz w:val="20"/>
        </w:rPr>
        <w:t xml:space="preserve"> application de </w:t>
      </w:r>
      <w:r w:rsidRPr="002D451D">
        <w:rPr>
          <w:rFonts w:ascii="Arial" w:hAnsi="Arial" w:cs="Arial"/>
          <w:sz w:val="20"/>
        </w:rPr>
        <w:t xml:space="preserve">l’article R.2123-1 à R.2123-6 du </w:t>
      </w:r>
      <w:r w:rsidRPr="003B51DD">
        <w:rPr>
          <w:rFonts w:ascii="Arial" w:hAnsi="Arial" w:cs="Arial"/>
          <w:sz w:val="20"/>
        </w:rPr>
        <w:t>code de la commande publique</w:t>
      </w:r>
    </w:p>
    <w:p w14:paraId="66E5D923" w14:textId="77777777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3B51DD" w:rsidRDefault="00E84036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Acheteur</w:t>
      </w:r>
      <w:r w:rsidR="00E96528" w:rsidRPr="003B51DD">
        <w:rPr>
          <w:rFonts w:ascii="Arial" w:hAnsi="Arial" w:cs="Arial"/>
          <w:b/>
          <w:sz w:val="20"/>
          <w:szCs w:val="24"/>
        </w:rPr>
        <w:t> :</w:t>
      </w:r>
    </w:p>
    <w:p w14:paraId="087D3260" w14:textId="070C7D23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>Ministère des Armées</w:t>
      </w:r>
      <w:r w:rsidR="00A76DE2">
        <w:rPr>
          <w:rFonts w:ascii="Arial" w:hAnsi="Arial" w:cs="Arial"/>
          <w:sz w:val="20"/>
          <w:szCs w:val="24"/>
        </w:rPr>
        <w:t xml:space="preserve"> et des Anciens combattants</w:t>
      </w:r>
    </w:p>
    <w:p w14:paraId="46023D5B" w14:textId="77777777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3D2D3479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Service Infrastructure de la Défense </w:t>
      </w:r>
      <w:r w:rsidR="008B41D1">
        <w:rPr>
          <w:rFonts w:ascii="Arial" w:hAnsi="Arial" w:cs="Arial"/>
          <w:sz w:val="20"/>
          <w:szCs w:val="24"/>
        </w:rPr>
        <w:t>Atlantique (</w:t>
      </w:r>
      <w:r w:rsidRPr="003B51DD">
        <w:rPr>
          <w:rFonts w:ascii="Arial" w:hAnsi="Arial" w:cs="Arial"/>
          <w:sz w:val="20"/>
          <w:szCs w:val="24"/>
        </w:rPr>
        <w:t xml:space="preserve">SID </w:t>
      </w:r>
      <w:r w:rsidR="008B41D1">
        <w:rPr>
          <w:rFonts w:ascii="Arial" w:hAnsi="Arial" w:cs="Arial"/>
          <w:sz w:val="20"/>
          <w:szCs w:val="24"/>
        </w:rPr>
        <w:t>ALT</w:t>
      </w:r>
      <w:r w:rsidRPr="003B51DD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3DBC03DE" w14:textId="77777777" w:rsidR="008D1C86" w:rsidRPr="003B51DD" w:rsidRDefault="008D1C86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4DD6551" w14:textId="77777777" w:rsidR="008D1C86" w:rsidRPr="003B51DD" w:rsidRDefault="008D1C86" w:rsidP="003C7BFB">
      <w:pPr>
        <w:ind w:left="-284"/>
        <w:rPr>
          <w:rFonts w:ascii="Calibri" w:hAnsi="Calibri"/>
          <w:b/>
          <w:vanish/>
          <w:szCs w:val="22"/>
          <w:u w:val="single"/>
        </w:rPr>
      </w:pPr>
    </w:p>
    <w:p w14:paraId="1E08843B" w14:textId="4C9C6DF4" w:rsidR="00327E28" w:rsidRPr="003B51DD" w:rsidRDefault="00327E28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br w:type="page"/>
      </w:r>
    </w:p>
    <w:p w14:paraId="39D3DE18" w14:textId="1C789426" w:rsidR="002A2D77" w:rsidRPr="00D75354" w:rsidRDefault="000155F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D75354">
        <w:rPr>
          <w:rFonts w:ascii="Arial" w:hAnsi="Arial" w:cs="Arial"/>
          <w:b/>
          <w:sz w:val="20"/>
          <w:lang w:eastAsia="zh-CN"/>
        </w:rPr>
        <w:t>DU MARCHE PUBLIC</w:t>
      </w:r>
    </w:p>
    <w:p w14:paraId="2121FCFC" w14:textId="77777777" w:rsidR="003C7BFB" w:rsidRPr="00D75354" w:rsidRDefault="003C7BFB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</w:p>
    <w:p w14:paraId="0DE118CD" w14:textId="2EB2A779" w:rsidR="00496EC1" w:rsidRPr="00D75354" w:rsidRDefault="000155F4" w:rsidP="00496EC1">
      <w:pPr>
        <w:widowControl w:val="0"/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Cet Acte d’Engagement correspond </w:t>
      </w:r>
      <w:r w:rsidR="00B85E9F" w:rsidRPr="00D75354">
        <w:rPr>
          <w:rFonts w:ascii="Arial" w:hAnsi="Arial" w:cs="Arial"/>
          <w:sz w:val="20"/>
        </w:rPr>
        <w:t xml:space="preserve">à une mission de </w:t>
      </w:r>
      <w:r w:rsidR="00D75354" w:rsidRPr="00D75354">
        <w:rPr>
          <w:rFonts w:ascii="Arial" w:hAnsi="Arial" w:cs="Arial"/>
          <w:sz w:val="20"/>
        </w:rPr>
        <w:t>contrôle technique</w:t>
      </w:r>
      <w:r w:rsidR="00B85E9F" w:rsidRPr="00D75354">
        <w:rPr>
          <w:rFonts w:ascii="Arial" w:hAnsi="Arial" w:cs="Arial"/>
          <w:sz w:val="20"/>
        </w:rPr>
        <w:t xml:space="preserve">, dans le cadre </w:t>
      </w:r>
      <w:r w:rsidR="00496EC1" w:rsidRPr="00D75354">
        <w:rPr>
          <w:rFonts w:ascii="Arial" w:hAnsi="Arial" w:cs="Arial"/>
          <w:sz w:val="20"/>
        </w:rPr>
        <w:t>de l’opération « </w:t>
      </w:r>
      <w:r w:rsidR="009B1145" w:rsidRPr="00D75354">
        <w:rPr>
          <w:rFonts w:ascii="Arial" w:hAnsi="Arial" w:cs="Arial"/>
          <w:sz w:val="20"/>
        </w:rPr>
        <w:t xml:space="preserve">construction d’un bâtiment hébergement pour le Service National sur la </w:t>
      </w:r>
      <w:proofErr w:type="spellStart"/>
      <w:r w:rsidR="009B1145" w:rsidRPr="00D75354">
        <w:rPr>
          <w:rFonts w:ascii="Arial" w:hAnsi="Arial" w:cs="Arial"/>
          <w:sz w:val="20"/>
        </w:rPr>
        <w:t>Basefusco</w:t>
      </w:r>
      <w:proofErr w:type="spellEnd"/>
      <w:r w:rsidR="009B1145" w:rsidRPr="00D75354">
        <w:rPr>
          <w:rFonts w:ascii="Arial" w:hAnsi="Arial" w:cs="Arial"/>
          <w:sz w:val="20"/>
        </w:rPr>
        <w:t xml:space="preserve"> à Lanester (56)</w:t>
      </w:r>
      <w:r w:rsidR="00496EC1" w:rsidRPr="00D75354">
        <w:rPr>
          <w:rFonts w:ascii="Arial" w:hAnsi="Arial" w:cs="Arial"/>
          <w:sz w:val="20"/>
        </w:rPr>
        <w:t xml:space="preserve"> ».</w:t>
      </w:r>
    </w:p>
    <w:p w14:paraId="1DBFB10E" w14:textId="25E2EE6A" w:rsidR="00B85E9F" w:rsidRPr="00D75354" w:rsidRDefault="00B85E9F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i/>
          <w:sz w:val="20"/>
        </w:rPr>
      </w:pPr>
    </w:p>
    <w:p w14:paraId="3B7D5C70" w14:textId="0CF54387" w:rsidR="00697C00" w:rsidRPr="00D75354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ENGAGEMENT DU TITULAIRE</w:t>
      </w:r>
    </w:p>
    <w:p w14:paraId="290EEE46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4560AE63" w:rsidR="00F94CBA" w:rsidRPr="00D75354" w:rsidRDefault="00F94CB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75023812" w14:textId="77777777" w:rsidR="003C7BFB" w:rsidRPr="00D75354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5DBDF803" w:rsidR="00FC1225" w:rsidRPr="00D75354" w:rsidRDefault="00FC1225" w:rsidP="003C7BFB">
      <w:pPr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 xml:space="preserve">Par dérogation à </w:t>
      </w:r>
      <w:r w:rsidRPr="00D75354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D75354">
        <w:rPr>
          <w:rFonts w:ascii="Arial" w:hAnsi="Arial" w:cs="Arial"/>
          <w:color w:val="0070C0"/>
          <w:sz w:val="20"/>
          <w:lang w:eastAsia="zh-CN"/>
        </w:rPr>
        <w:t>.1</w:t>
      </w:r>
      <w:r w:rsidRPr="00D75354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D75354">
        <w:rPr>
          <w:rFonts w:ascii="Arial" w:hAnsi="Arial" w:cs="Arial"/>
          <w:color w:val="0070C0"/>
          <w:sz w:val="20"/>
          <w:lang w:eastAsia="zh-CN"/>
        </w:rPr>
        <w:t>PI</w:t>
      </w:r>
      <w:r w:rsidRPr="00D75354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5BE08419" w14:textId="77777777" w:rsidR="003C7BFB" w:rsidRPr="00D75354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D75354" w:rsidRDefault="009B2F53" w:rsidP="003C7BFB">
      <w:pPr>
        <w:jc w:val="both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51029B49" w14:textId="77777777" w:rsidR="003C7BFB" w:rsidRPr="00D75354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5F5813F6" w:rsidR="00006FED" w:rsidRPr="00D75354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D75354">
        <w:rPr>
          <w:rFonts w:ascii="Arial" w:hAnsi="Arial" w:cs="Arial"/>
          <w:color w:val="000000"/>
          <w:sz w:val="20"/>
          <w:u w:val="single"/>
        </w:rPr>
        <w:t>Pièces particulières</w:t>
      </w:r>
      <w:r w:rsidRPr="00D75354">
        <w:rPr>
          <w:rFonts w:ascii="Arial" w:hAnsi="Arial" w:cs="Arial"/>
          <w:color w:val="000000"/>
          <w:sz w:val="20"/>
        </w:rPr>
        <w:t xml:space="preserve"> :</w:t>
      </w:r>
    </w:p>
    <w:p w14:paraId="6A8E8EEE" w14:textId="5615D599" w:rsidR="00E07049" w:rsidRPr="00D75354" w:rsidRDefault="00FC1225" w:rsidP="003C7BFB">
      <w:pPr>
        <w:pStyle w:val="Paragraphedeliste"/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L’Acte d’</w:t>
      </w:r>
      <w:r w:rsidR="0056472D" w:rsidRPr="00D75354">
        <w:rPr>
          <w:rFonts w:ascii="Arial" w:hAnsi="Arial" w:cs="Arial"/>
          <w:sz w:val="20"/>
        </w:rPr>
        <w:t>E</w:t>
      </w:r>
      <w:r w:rsidRPr="00D75354">
        <w:rPr>
          <w:rFonts w:ascii="Arial" w:hAnsi="Arial" w:cs="Arial"/>
          <w:sz w:val="20"/>
        </w:rPr>
        <w:t xml:space="preserve">ngagement </w:t>
      </w:r>
      <w:r w:rsidR="0056472D" w:rsidRPr="00D75354">
        <w:rPr>
          <w:rFonts w:ascii="Arial" w:hAnsi="Arial" w:cs="Arial"/>
          <w:sz w:val="20"/>
        </w:rPr>
        <w:t xml:space="preserve">(AE) </w:t>
      </w:r>
      <w:r w:rsidRPr="00D75354">
        <w:rPr>
          <w:rFonts w:ascii="Arial" w:hAnsi="Arial" w:cs="Arial"/>
          <w:sz w:val="20"/>
        </w:rPr>
        <w:t>et ses annexes</w:t>
      </w:r>
      <w:r w:rsidR="00EE6124" w:rsidRPr="00D75354">
        <w:rPr>
          <w:rFonts w:ascii="Arial" w:hAnsi="Arial" w:cs="Arial"/>
          <w:sz w:val="20"/>
        </w:rPr>
        <w:t xml:space="preserve"> </w:t>
      </w:r>
      <w:r w:rsidR="003B51DD" w:rsidRPr="00D75354">
        <w:rPr>
          <w:rFonts w:ascii="Arial" w:hAnsi="Arial" w:cs="Arial"/>
          <w:sz w:val="20"/>
        </w:rPr>
        <w:t>:</w:t>
      </w:r>
      <w:r w:rsidR="00E07049" w:rsidRPr="00D75354">
        <w:rPr>
          <w:rFonts w:ascii="Arial" w:hAnsi="Arial" w:cs="Arial"/>
          <w:sz w:val="20"/>
        </w:rPr>
        <w:t xml:space="preserve"> </w:t>
      </w:r>
    </w:p>
    <w:p w14:paraId="458DDFB4" w14:textId="39A79A51" w:rsidR="00B85E9F" w:rsidRPr="00D75354" w:rsidRDefault="00B85E9F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D75354">
        <w:rPr>
          <w:rFonts w:ascii="Arial" w:hAnsi="Arial" w:cs="Arial"/>
          <w:iCs/>
          <w:sz w:val="20"/>
        </w:rPr>
        <w:t>RIB</w:t>
      </w:r>
    </w:p>
    <w:p w14:paraId="0D325BEE" w14:textId="211F3701" w:rsidR="00444996" w:rsidRPr="00D75354" w:rsidRDefault="003C7BFB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D75354">
        <w:rPr>
          <w:rFonts w:ascii="Arial" w:hAnsi="Arial" w:cs="Arial"/>
          <w:iCs/>
          <w:sz w:val="20"/>
        </w:rPr>
        <w:t>R</w:t>
      </w:r>
      <w:r w:rsidR="00444996" w:rsidRPr="00D75354">
        <w:rPr>
          <w:rFonts w:ascii="Arial" w:hAnsi="Arial" w:cs="Arial"/>
          <w:iCs/>
          <w:sz w:val="20"/>
        </w:rPr>
        <w:t xml:space="preserve">esponsable physiquement de la mission </w:t>
      </w:r>
    </w:p>
    <w:p w14:paraId="045FF2F9" w14:textId="19D39AF8" w:rsidR="00E07049" w:rsidRPr="00D75354" w:rsidRDefault="002D451D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D75354">
        <w:rPr>
          <w:rFonts w:ascii="Arial" w:hAnsi="Arial" w:cs="Arial"/>
          <w:iCs/>
          <w:sz w:val="20"/>
        </w:rPr>
        <w:t xml:space="preserve">Annexe financière </w:t>
      </w:r>
    </w:p>
    <w:p w14:paraId="486A4220" w14:textId="7D7AE6C5" w:rsidR="008A376F" w:rsidRPr="00D75354" w:rsidRDefault="003B51DD" w:rsidP="003C7BFB">
      <w:pPr>
        <w:pStyle w:val="Paragraphedeliste"/>
        <w:numPr>
          <w:ilvl w:val="0"/>
          <w:numId w:val="14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 xml:space="preserve">Les </w:t>
      </w:r>
      <w:r w:rsidR="008A376F" w:rsidRPr="00D75354">
        <w:rPr>
          <w:rFonts w:ascii="Arial" w:hAnsi="Arial" w:cs="Arial"/>
          <w:sz w:val="20"/>
        </w:rPr>
        <w:t>C</w:t>
      </w:r>
      <w:r w:rsidR="00684EDF" w:rsidRPr="00D75354">
        <w:rPr>
          <w:rFonts w:ascii="Arial" w:hAnsi="Arial" w:cs="Arial"/>
          <w:sz w:val="20"/>
        </w:rPr>
        <w:t>onditions Générales d’Achat</w:t>
      </w:r>
      <w:r w:rsidR="00E96528" w:rsidRPr="00D75354">
        <w:rPr>
          <w:rFonts w:ascii="Arial" w:hAnsi="Arial" w:cs="Arial"/>
          <w:sz w:val="20"/>
        </w:rPr>
        <w:t>s</w:t>
      </w:r>
      <w:r w:rsidR="00684EDF" w:rsidRPr="00D75354">
        <w:rPr>
          <w:rFonts w:ascii="Arial" w:hAnsi="Arial" w:cs="Arial"/>
          <w:sz w:val="20"/>
        </w:rPr>
        <w:t xml:space="preserve"> (</w:t>
      </w:r>
      <w:proofErr w:type="spellStart"/>
      <w:r w:rsidR="00684EDF" w:rsidRPr="00D75354">
        <w:rPr>
          <w:rFonts w:ascii="Arial" w:hAnsi="Arial" w:cs="Arial"/>
          <w:sz w:val="20"/>
        </w:rPr>
        <w:t>CGA</w:t>
      </w:r>
      <w:r w:rsidR="00C6638F" w:rsidRPr="00D75354">
        <w:rPr>
          <w:rFonts w:ascii="Arial" w:hAnsi="Arial" w:cs="Arial"/>
          <w:sz w:val="20"/>
        </w:rPr>
        <w:t>chat</w:t>
      </w:r>
      <w:r w:rsidR="001B1C00" w:rsidRPr="00D75354">
        <w:rPr>
          <w:rFonts w:ascii="Arial" w:hAnsi="Arial" w:cs="Arial"/>
          <w:sz w:val="20"/>
        </w:rPr>
        <w:t>s</w:t>
      </w:r>
      <w:proofErr w:type="spellEnd"/>
      <w:r w:rsidR="00684EDF" w:rsidRPr="00D75354">
        <w:rPr>
          <w:rFonts w:ascii="Arial" w:hAnsi="Arial" w:cs="Arial"/>
          <w:sz w:val="20"/>
        </w:rPr>
        <w:t>)</w:t>
      </w:r>
      <w:r w:rsidRPr="00D75354">
        <w:rPr>
          <w:rFonts w:ascii="Arial" w:hAnsi="Arial" w:cs="Arial"/>
          <w:sz w:val="20"/>
        </w:rPr>
        <w:t xml:space="preserve"> annexées à l’AE</w:t>
      </w:r>
      <w:r w:rsidR="00684EDF" w:rsidRPr="00D75354">
        <w:rPr>
          <w:rFonts w:ascii="Arial" w:hAnsi="Arial" w:cs="Arial"/>
          <w:sz w:val="20"/>
        </w:rPr>
        <w:t xml:space="preserve"> </w:t>
      </w:r>
      <w:r w:rsidR="0056472D" w:rsidRPr="00D75354">
        <w:rPr>
          <w:rFonts w:ascii="Arial" w:hAnsi="Arial" w:cs="Arial"/>
          <w:sz w:val="20"/>
        </w:rPr>
        <w:t xml:space="preserve">et </w:t>
      </w:r>
      <w:r w:rsidR="00FC1225" w:rsidRPr="00D75354">
        <w:rPr>
          <w:rFonts w:ascii="Arial" w:hAnsi="Arial" w:cs="Arial"/>
          <w:sz w:val="20"/>
        </w:rPr>
        <w:t xml:space="preserve">applicables aux marchés de </w:t>
      </w:r>
      <w:r w:rsidR="008F2848" w:rsidRPr="00D75354">
        <w:rPr>
          <w:rFonts w:ascii="Arial" w:hAnsi="Arial" w:cs="Arial"/>
          <w:sz w:val="20"/>
        </w:rPr>
        <w:t xml:space="preserve">Prestations Intellectuelles (PI). </w:t>
      </w:r>
    </w:p>
    <w:p w14:paraId="3556B92B" w14:textId="2FEBA9D3" w:rsidR="00390BD9" w:rsidRPr="00D75354" w:rsidRDefault="00390BD9" w:rsidP="003C7BFB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iCs/>
          <w:sz w:val="20"/>
        </w:rPr>
      </w:pPr>
      <w:r w:rsidRPr="00D75354">
        <w:rPr>
          <w:rFonts w:ascii="Arial" w:hAnsi="Arial" w:cs="Arial"/>
          <w:iCs/>
          <w:sz w:val="20"/>
        </w:rPr>
        <w:t>Le cahier des clauses particulières (CCP) et ses éventuelles annexes</w:t>
      </w:r>
    </w:p>
    <w:p w14:paraId="5C9A21F5" w14:textId="77777777" w:rsidR="003C7BFB" w:rsidRPr="00D75354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5F983494" w14:textId="5998F920" w:rsidR="00006FED" w:rsidRPr="00D75354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D75354">
        <w:rPr>
          <w:rFonts w:ascii="Arial" w:hAnsi="Arial" w:cs="Arial"/>
          <w:color w:val="000000"/>
          <w:sz w:val="20"/>
          <w:u w:val="single"/>
        </w:rPr>
        <w:t>Pièces générales</w:t>
      </w:r>
      <w:r w:rsidRPr="00D75354">
        <w:rPr>
          <w:rFonts w:ascii="Arial" w:hAnsi="Arial" w:cs="Arial"/>
          <w:color w:val="000000"/>
          <w:sz w:val="20"/>
        </w:rPr>
        <w:t xml:space="preserve"> :</w:t>
      </w:r>
    </w:p>
    <w:p w14:paraId="7FB677F4" w14:textId="7059EF2D" w:rsidR="002A2D77" w:rsidRPr="00D75354" w:rsidRDefault="002A2D77" w:rsidP="003C7BFB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iCs/>
          <w:sz w:val="20"/>
        </w:rPr>
      </w:pPr>
      <w:r w:rsidRPr="00D75354">
        <w:rPr>
          <w:rFonts w:ascii="Arial" w:hAnsi="Arial" w:cs="Arial"/>
          <w:iCs/>
          <w:sz w:val="20"/>
        </w:rPr>
        <w:t xml:space="preserve">CCAG </w:t>
      </w:r>
      <w:r w:rsidR="00931751" w:rsidRPr="00D75354">
        <w:rPr>
          <w:rFonts w:ascii="Arial" w:hAnsi="Arial" w:cs="Arial"/>
          <w:iCs/>
          <w:sz w:val="20"/>
        </w:rPr>
        <w:t>Prestations intellectuelles</w:t>
      </w:r>
      <w:r w:rsidR="00C35BEB" w:rsidRPr="00D75354">
        <w:rPr>
          <w:rFonts w:ascii="Arial" w:hAnsi="Arial" w:cs="Arial"/>
          <w:iCs/>
          <w:sz w:val="20"/>
        </w:rPr>
        <w:t xml:space="preserve"> </w:t>
      </w:r>
      <w:r w:rsidR="00F94CBA" w:rsidRPr="00D75354">
        <w:rPr>
          <w:rFonts w:ascii="Arial" w:hAnsi="Arial" w:cs="Arial"/>
          <w:iCs/>
          <w:sz w:val="20"/>
        </w:rPr>
        <w:t>(approuvé par arrêté du 30 mars 2021)</w:t>
      </w:r>
      <w:r w:rsidR="000F7FA0" w:rsidRPr="00D75354">
        <w:rPr>
          <w:rFonts w:ascii="Arial" w:hAnsi="Arial" w:cs="Arial"/>
          <w:iCs/>
          <w:sz w:val="20"/>
        </w:rPr>
        <w:t>,</w:t>
      </w:r>
    </w:p>
    <w:p w14:paraId="6F6C7833" w14:textId="0F3F3823" w:rsidR="000F7FA0" w:rsidRPr="00D75354" w:rsidRDefault="00BB7E95" w:rsidP="003C7BFB">
      <w:pPr>
        <w:pStyle w:val="Tiret"/>
        <w:numPr>
          <w:ilvl w:val="0"/>
          <w:numId w:val="15"/>
        </w:numPr>
        <w:tabs>
          <w:tab w:val="left" w:pos="1418"/>
        </w:tabs>
        <w:spacing w:after="0"/>
        <w:rPr>
          <w:rFonts w:cs="Arial"/>
          <w:iCs/>
        </w:rPr>
      </w:pPr>
      <w:r w:rsidRPr="00D75354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D75354">
        <w:rPr>
          <w:rFonts w:cs="Arial"/>
          <w:iCs/>
        </w:rPr>
        <w:t xml:space="preserve"> dans un organisme du ministère, </w:t>
      </w:r>
    </w:p>
    <w:p w14:paraId="3698911B" w14:textId="77777777" w:rsidR="008C354B" w:rsidRPr="00D75354" w:rsidRDefault="008C354B" w:rsidP="008C354B">
      <w:pPr>
        <w:pStyle w:val="Tiret"/>
        <w:numPr>
          <w:ilvl w:val="0"/>
          <w:numId w:val="15"/>
        </w:numPr>
        <w:spacing w:after="0"/>
        <w:rPr>
          <w:rFonts w:cs="Arial"/>
          <w:iCs/>
        </w:rPr>
      </w:pPr>
      <w:r w:rsidRPr="00D75354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785CA14B" w14:textId="77777777" w:rsidR="003C7BFB" w:rsidRPr="00D75354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3FE2DC91" w:rsidR="002A2D77" w:rsidRPr="00D75354" w:rsidRDefault="002A2D77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proofErr w:type="gramStart"/>
      <w:r w:rsidRPr="00D75354">
        <w:rPr>
          <w:rFonts w:ascii="Arial" w:hAnsi="Arial" w:cs="Arial"/>
          <w:b/>
          <w:sz w:val="20"/>
        </w:rPr>
        <w:t>et</w:t>
      </w:r>
      <w:proofErr w:type="gramEnd"/>
      <w:r w:rsidRPr="00D75354">
        <w:rPr>
          <w:rFonts w:ascii="Arial" w:hAnsi="Arial" w:cs="Arial"/>
          <w:b/>
          <w:sz w:val="20"/>
        </w:rPr>
        <w:t xml:space="preserve"> conformément à leurs claus</w:t>
      </w:r>
      <w:r w:rsidR="005D0B2F" w:rsidRPr="00D75354">
        <w:rPr>
          <w:rFonts w:ascii="Arial" w:hAnsi="Arial" w:cs="Arial"/>
          <w:b/>
          <w:sz w:val="20"/>
        </w:rPr>
        <w:t>es,</w:t>
      </w:r>
    </w:p>
    <w:p w14:paraId="7D347499" w14:textId="77777777" w:rsidR="003C7BFB" w:rsidRPr="00D75354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0DD4B5CE" w:rsidR="005D0B2F" w:rsidRPr="00D75354" w:rsidRDefault="005D0B2F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D75354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b/>
          <w:sz w:val="20"/>
          <w:lang w:eastAsia="zh-CN"/>
        </w:rPr>
      </w:r>
      <w:r w:rsidR="00384079">
        <w:rPr>
          <w:rFonts w:ascii="Arial" w:hAnsi="Arial" w:cs="Arial"/>
          <w:b/>
          <w:sz w:val="20"/>
          <w:lang w:eastAsia="zh-CN"/>
        </w:rPr>
        <w:fldChar w:fldCharType="separate"/>
      </w:r>
      <w:r w:rsidRPr="00D75354">
        <w:rPr>
          <w:rFonts w:ascii="Arial" w:hAnsi="Arial" w:cs="Arial"/>
          <w:b/>
          <w:sz w:val="20"/>
          <w:lang w:eastAsia="zh-CN"/>
        </w:rPr>
        <w:fldChar w:fldCharType="end"/>
      </w:r>
      <w:r w:rsidRPr="00D75354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D75354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D75354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D75354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D75354">
        <w:rPr>
          <w:rFonts w:ascii="Arial" w:hAnsi="Arial" w:cs="Arial"/>
          <w:iCs/>
          <w:color w:val="0070C0"/>
          <w:sz w:val="20"/>
        </w:rPr>
        <w:t xml:space="preserve">: </w:t>
      </w:r>
    </w:p>
    <w:p w14:paraId="344F4D18" w14:textId="77777777" w:rsidR="003C7BFB" w:rsidRPr="00D75354" w:rsidRDefault="003C7BFB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4551E161" w14:textId="285893F9" w:rsidR="005D0B2F" w:rsidRPr="00D75354" w:rsidRDefault="005D0B2F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D75354">
        <w:rPr>
          <w:rFonts w:ascii="Arial" w:hAnsi="Arial" w:cs="Arial"/>
          <w:sz w:val="20"/>
          <w:lang w:eastAsia="zh-CN"/>
        </w:rPr>
        <w:t>s’engage</w:t>
      </w:r>
      <w:proofErr w:type="gramEnd"/>
      <w:r w:rsidRPr="00D75354">
        <w:rPr>
          <w:rFonts w:ascii="Arial" w:hAnsi="Arial" w:cs="Arial"/>
          <w:sz w:val="20"/>
          <w:lang w:eastAsia="zh-CN"/>
        </w:rPr>
        <w:t>, sur la base de son o</w:t>
      </w:r>
      <w:r w:rsidR="003C7BFB" w:rsidRPr="00D75354">
        <w:rPr>
          <w:rFonts w:ascii="Arial" w:hAnsi="Arial" w:cs="Arial"/>
          <w:sz w:val="20"/>
          <w:lang w:eastAsia="zh-CN"/>
        </w:rPr>
        <w:t>ffre et pour son propre compte</w:t>
      </w:r>
    </w:p>
    <w:p w14:paraId="7673F11B" w14:textId="77777777" w:rsidR="003C7BFB" w:rsidRPr="00D75354" w:rsidRDefault="003C7BFB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20"/>
          <w:lang w:eastAsia="zh-CN"/>
        </w:rPr>
      </w:pPr>
    </w:p>
    <w:p w14:paraId="1CCF7BDD" w14:textId="2B6933C6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Nom commercial du candidat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F9B82" w14:textId="2B7749AF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Dénomination sociale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D8DBC57" w14:textId="708582DB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de l’établissement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7F47F3" w14:textId="0E313966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du siège social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F7EFCC" w14:textId="77777777" w:rsidR="001C0D19" w:rsidRPr="00D75354" w:rsidRDefault="001C0D19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04B739A2" w14:textId="10CF8700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électronique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42AAB23" w14:textId="6CF240F0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de téléphone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4B21A78" w14:textId="34DC33E5" w:rsidR="00D75354" w:rsidRPr="00D75354" w:rsidRDefault="00D75354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color w:val="000000"/>
          <w:sz w:val="20"/>
        </w:rPr>
        <w:t xml:space="preserve">Adresse mail de la personne physique responsable de la vérification </w:t>
      </w:r>
      <w:r>
        <w:rPr>
          <w:rFonts w:ascii="Arial" w:hAnsi="Arial" w:cs="Arial"/>
          <w:color w:val="000000"/>
          <w:sz w:val="20"/>
        </w:rPr>
        <w:t>et de la signature des actes de sous-traitance</w:t>
      </w:r>
      <w:r>
        <w:rPr>
          <w:rFonts w:ascii="Arial" w:hAnsi="Arial" w:cs="Arial"/>
          <w:color w:val="000000"/>
          <w:sz w:val="20"/>
        </w:rPr>
        <w:tab/>
      </w:r>
      <w:r w:rsidRPr="00D75354">
        <w:rPr>
          <w:rFonts w:ascii="Arial" w:hAnsi="Arial" w:cs="Arial"/>
          <w:color w:val="000000"/>
          <w:sz w:val="20"/>
        </w:rPr>
        <w:t>: ...........................................</w:t>
      </w:r>
      <w:r>
        <w:rPr>
          <w:rFonts w:ascii="Arial" w:hAnsi="Arial" w:cs="Arial"/>
          <w:color w:val="000000"/>
          <w:sz w:val="20"/>
        </w:rPr>
        <w:t>...............................………………</w:t>
      </w:r>
    </w:p>
    <w:p w14:paraId="730E0FF2" w14:textId="4314C6A8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SIRET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CB5B1BB" w14:textId="77777777" w:rsidR="003C7BFB" w:rsidRPr="00D75354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</w:p>
    <w:p w14:paraId="12019823" w14:textId="7B222A16" w:rsidR="005D0B2F" w:rsidRPr="00D75354" w:rsidRDefault="005D0B2F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 xml:space="preserve"> engage la société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center" w:leader="dot"/>
      </w:r>
      <w:r w:rsidR="003C7BFB" w:rsidRPr="00D75354">
        <w:rPr>
          <w:rFonts w:ascii="Arial" w:hAnsi="Arial" w:cs="Arial"/>
          <w:sz w:val="20"/>
          <w:lang w:eastAsia="zh-CN"/>
        </w:rPr>
        <w:t xml:space="preserve"> sur la base de son offre</w:t>
      </w:r>
    </w:p>
    <w:p w14:paraId="1CA01F51" w14:textId="77777777" w:rsidR="003C7BFB" w:rsidRPr="00D75354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20"/>
          <w:lang w:eastAsia="zh-CN"/>
        </w:rPr>
      </w:pPr>
    </w:p>
    <w:p w14:paraId="75758E7F" w14:textId="5E0A0DE5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Nom commercial du candidat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E885C3" w14:textId="357103CD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Dénomination sociale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8606BC6" w14:textId="4AF67B8C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de l’établissement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134DEB" w14:textId="5ADBA53C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du siège social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DA0F2AE" w14:textId="77777777" w:rsidR="001C0D19" w:rsidRPr="00D75354" w:rsidRDefault="001C0D19" w:rsidP="003C7BFB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28AF3E6" w14:textId="6EFB8DD1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électronique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7BB8D9B" w14:textId="7C40CB4A" w:rsidR="001C0D19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de téléphone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5AD9E81" w14:textId="038E7F32" w:rsidR="00D75354" w:rsidRPr="00D75354" w:rsidRDefault="00D75354" w:rsidP="00D75354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color w:val="000000"/>
          <w:sz w:val="20"/>
        </w:rPr>
        <w:t xml:space="preserve">Adresse mail de la personne physique responsable de la vérification </w:t>
      </w:r>
      <w:r>
        <w:rPr>
          <w:rFonts w:ascii="Arial" w:hAnsi="Arial" w:cs="Arial"/>
          <w:color w:val="000000"/>
          <w:sz w:val="20"/>
        </w:rPr>
        <w:t xml:space="preserve">et de la signature des actes de </w:t>
      </w:r>
      <w:r w:rsidRPr="00D75354">
        <w:rPr>
          <w:rFonts w:ascii="Arial" w:hAnsi="Arial" w:cs="Arial"/>
          <w:color w:val="000000"/>
          <w:sz w:val="20"/>
        </w:rPr>
        <w:t xml:space="preserve">sous-traitance </w:t>
      </w:r>
      <w:r>
        <w:rPr>
          <w:rFonts w:ascii="Arial" w:hAnsi="Arial" w:cs="Arial"/>
          <w:color w:val="000000"/>
          <w:sz w:val="20"/>
        </w:rPr>
        <w:tab/>
      </w:r>
      <w:r w:rsidRPr="00D75354">
        <w:rPr>
          <w:rFonts w:ascii="Arial" w:hAnsi="Arial" w:cs="Arial"/>
          <w:color w:val="000000"/>
          <w:sz w:val="20"/>
        </w:rPr>
        <w:t>: ...........................................</w:t>
      </w:r>
      <w:r>
        <w:rPr>
          <w:rFonts w:ascii="Arial" w:hAnsi="Arial" w:cs="Arial"/>
          <w:color w:val="000000"/>
          <w:sz w:val="20"/>
        </w:rPr>
        <w:t>...............................………………</w:t>
      </w:r>
    </w:p>
    <w:p w14:paraId="4C6134EB" w14:textId="310944DE" w:rsidR="001C0D19" w:rsidRPr="00D75354" w:rsidRDefault="001C0D19" w:rsidP="00D75354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SIRET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01F2F8B" w14:textId="417F4ABB" w:rsidR="003C7BFB" w:rsidRPr="00D75354" w:rsidRDefault="003C7BFB" w:rsidP="003C7BFB">
      <w:pPr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br w:type="page"/>
      </w:r>
    </w:p>
    <w:p w14:paraId="4B62B0FD" w14:textId="77777777" w:rsidR="003C7BFB" w:rsidRPr="00D75354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</w:p>
    <w:p w14:paraId="3E3F84E8" w14:textId="747D1470" w:rsidR="005D0B2F" w:rsidRPr="00D75354" w:rsidRDefault="005D0B2F" w:rsidP="003C7BFB">
      <w:pPr>
        <w:pStyle w:val="Paragraphedeliste"/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b/>
          <w:sz w:val="20"/>
          <w:lang w:eastAsia="zh-CN"/>
        </w:rPr>
      </w:r>
      <w:r w:rsidR="00384079">
        <w:rPr>
          <w:rFonts w:ascii="Arial" w:hAnsi="Arial" w:cs="Arial"/>
          <w:b/>
          <w:sz w:val="20"/>
          <w:lang w:eastAsia="zh-CN"/>
        </w:rPr>
        <w:fldChar w:fldCharType="separate"/>
      </w:r>
      <w:r w:rsidRPr="00D75354">
        <w:rPr>
          <w:rFonts w:ascii="Arial" w:hAnsi="Arial" w:cs="Arial"/>
          <w:b/>
          <w:sz w:val="20"/>
          <w:lang w:eastAsia="zh-CN"/>
        </w:rPr>
        <w:fldChar w:fldCharType="end"/>
      </w:r>
      <w:r w:rsidRPr="00D75354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D75354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D75354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D75354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5710125F" w14:textId="77777777" w:rsidR="003C7BFB" w:rsidRPr="00D75354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140218CD" w14:textId="7C8E30E8" w:rsidR="00E84036" w:rsidRPr="00D75354" w:rsidRDefault="00E84036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u w:val="single"/>
          <w:lang w:eastAsia="zh-CN"/>
        </w:rPr>
        <w:t>1</w:t>
      </w:r>
      <w:r w:rsidRPr="00D75354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D75354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D75354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D75354">
        <w:rPr>
          <w:rFonts w:ascii="Arial" w:hAnsi="Arial" w:cs="Arial"/>
          <w:sz w:val="20"/>
          <w:u w:val="single"/>
          <w:lang w:eastAsia="zh-CN"/>
        </w:rPr>
        <w:t xml:space="preserve"> du groupement</w:t>
      </w:r>
    </w:p>
    <w:p w14:paraId="1A3DA52A" w14:textId="77777777" w:rsidR="003C7BFB" w:rsidRPr="00D75354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</w:p>
    <w:p w14:paraId="2F7E1A0F" w14:textId="3449D2AA" w:rsidR="00E84036" w:rsidRPr="00D75354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Nom commercial du candidat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BA8406" w14:textId="65B52F41" w:rsidR="00E84036" w:rsidRPr="00D75354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Dénomination sociale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5679419" w14:textId="07A38DA7" w:rsidR="00E84036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de l’établissement </w:t>
      </w:r>
      <w:r w:rsidRPr="00D75354">
        <w:rPr>
          <w:rFonts w:ascii="Arial" w:hAnsi="Arial" w:cs="Arial"/>
          <w:sz w:val="20"/>
          <w:lang w:eastAsia="zh-CN"/>
        </w:rPr>
        <w:tab/>
      </w:r>
      <w:r w:rsidR="00E84036" w:rsidRPr="00D75354">
        <w:rPr>
          <w:rFonts w:ascii="Arial" w:hAnsi="Arial" w:cs="Arial"/>
          <w:sz w:val="20"/>
          <w:lang w:eastAsia="zh-CN"/>
        </w:rPr>
        <w:t xml:space="preserve">: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A96C95" w14:textId="2590FDAB" w:rsidR="00E84036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du siège social</w:t>
      </w:r>
      <w:r w:rsidRPr="00D75354">
        <w:rPr>
          <w:rFonts w:ascii="Arial" w:hAnsi="Arial" w:cs="Arial"/>
          <w:sz w:val="20"/>
          <w:lang w:eastAsia="zh-CN"/>
        </w:rPr>
        <w:tab/>
      </w:r>
      <w:r w:rsidR="00E84036" w:rsidRPr="00D75354">
        <w:rPr>
          <w:rFonts w:ascii="Arial" w:hAnsi="Arial" w:cs="Arial"/>
          <w:sz w:val="20"/>
          <w:lang w:eastAsia="zh-CN"/>
        </w:rPr>
        <w:t xml:space="preserve">: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B76060" w14:textId="77777777" w:rsidR="00E84036" w:rsidRPr="00D75354" w:rsidRDefault="00E84036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44F93152" w14:textId="1ECCF158" w:rsidR="00E84036" w:rsidRPr="00D75354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électronique</w:t>
      </w:r>
      <w:r w:rsidR="001C0D19"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D5BEB7" w14:textId="74F62FD8" w:rsidR="00E84036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de téléphone</w:t>
      </w:r>
      <w:r w:rsidRPr="00D75354">
        <w:rPr>
          <w:rFonts w:ascii="Arial" w:hAnsi="Arial" w:cs="Arial"/>
          <w:sz w:val="20"/>
          <w:lang w:eastAsia="zh-CN"/>
        </w:rPr>
        <w:tab/>
      </w:r>
      <w:r w:rsidR="00E84036" w:rsidRPr="00D75354">
        <w:rPr>
          <w:rFonts w:ascii="Arial" w:hAnsi="Arial" w:cs="Arial"/>
          <w:sz w:val="20"/>
          <w:lang w:eastAsia="zh-CN"/>
        </w:rPr>
        <w:t xml:space="preserve">: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F7B2877" w14:textId="77777777" w:rsidR="00D75354" w:rsidRPr="00D75354" w:rsidRDefault="00D75354" w:rsidP="00D75354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color w:val="000000"/>
          <w:sz w:val="20"/>
        </w:rPr>
        <w:t xml:space="preserve">Adresse mail de la personne physique responsable de la vérification </w:t>
      </w:r>
      <w:r>
        <w:rPr>
          <w:rFonts w:ascii="Arial" w:hAnsi="Arial" w:cs="Arial"/>
          <w:color w:val="000000"/>
          <w:sz w:val="20"/>
        </w:rPr>
        <w:t xml:space="preserve">et de la signature des actes de </w:t>
      </w:r>
      <w:r w:rsidRPr="00D75354">
        <w:rPr>
          <w:rFonts w:ascii="Arial" w:hAnsi="Arial" w:cs="Arial"/>
          <w:color w:val="000000"/>
          <w:sz w:val="20"/>
        </w:rPr>
        <w:t xml:space="preserve">sous-traitance </w:t>
      </w:r>
      <w:r>
        <w:rPr>
          <w:rFonts w:ascii="Arial" w:hAnsi="Arial" w:cs="Arial"/>
          <w:color w:val="000000"/>
          <w:sz w:val="20"/>
        </w:rPr>
        <w:tab/>
      </w:r>
      <w:r w:rsidRPr="00D75354">
        <w:rPr>
          <w:rFonts w:ascii="Arial" w:hAnsi="Arial" w:cs="Arial"/>
          <w:color w:val="000000"/>
          <w:sz w:val="20"/>
        </w:rPr>
        <w:t>: ...........................................</w:t>
      </w:r>
      <w:r>
        <w:rPr>
          <w:rFonts w:ascii="Arial" w:hAnsi="Arial" w:cs="Arial"/>
          <w:color w:val="000000"/>
          <w:sz w:val="20"/>
        </w:rPr>
        <w:t>...............................………………</w:t>
      </w:r>
    </w:p>
    <w:p w14:paraId="07B00023" w14:textId="2793FA8A" w:rsidR="00E84036" w:rsidRPr="00D75354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SIRET </w:t>
      </w:r>
      <w:r w:rsidRPr="00D75354">
        <w:rPr>
          <w:rFonts w:ascii="Arial" w:hAnsi="Arial" w:cs="Arial"/>
          <w:sz w:val="20"/>
          <w:lang w:eastAsia="zh-CN"/>
        </w:rPr>
        <w:tab/>
      </w:r>
      <w:r w:rsidR="00E84036" w:rsidRPr="00D75354">
        <w:rPr>
          <w:rFonts w:ascii="Arial" w:hAnsi="Arial" w:cs="Arial"/>
          <w:sz w:val="20"/>
          <w:lang w:eastAsia="zh-CN"/>
        </w:rPr>
        <w:t xml:space="preserve">: </w:t>
      </w:r>
      <w:r w:rsidR="00486C35"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38D8A49" w14:textId="77777777" w:rsidR="003C7BFB" w:rsidRPr="00D75354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7A376E33" w14:textId="4438CDBA" w:rsidR="003C7BFB" w:rsidRPr="00D75354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u w:val="single"/>
          <w:lang w:eastAsia="zh-CN"/>
        </w:rPr>
        <w:t>2</w:t>
      </w:r>
      <w:r w:rsidRPr="00D75354">
        <w:rPr>
          <w:rFonts w:ascii="Arial" w:hAnsi="Arial" w:cs="Arial"/>
          <w:sz w:val="20"/>
          <w:u w:val="single"/>
          <w:vertAlign w:val="superscript"/>
          <w:lang w:eastAsia="zh-CN"/>
        </w:rPr>
        <w:t>ème</w:t>
      </w:r>
      <w:r w:rsidRPr="00D75354">
        <w:rPr>
          <w:rFonts w:ascii="Arial" w:hAnsi="Arial" w:cs="Arial"/>
          <w:sz w:val="20"/>
          <w:u w:val="single"/>
          <w:lang w:eastAsia="zh-CN"/>
        </w:rPr>
        <w:t xml:space="preserve"> entreprise cotraitante du groupement</w:t>
      </w:r>
      <w:r w:rsidRPr="00D75354">
        <w:rPr>
          <w:rFonts w:ascii="Arial" w:hAnsi="Arial" w:cs="Arial"/>
          <w:sz w:val="20"/>
          <w:lang w:eastAsia="zh-CN"/>
        </w:rPr>
        <w:t> </w:t>
      </w:r>
    </w:p>
    <w:p w14:paraId="52392B4A" w14:textId="77777777" w:rsidR="003C7BFB" w:rsidRPr="00D75354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</w:p>
    <w:p w14:paraId="57C61BCE" w14:textId="77777777" w:rsidR="003C7BFB" w:rsidRPr="00D75354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Nom commercial du candidat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6259AA1" w14:textId="77777777" w:rsidR="003C7BFB" w:rsidRPr="00D75354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Dénomination sociale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BAA08CD" w14:textId="77777777" w:rsidR="003C7BFB" w:rsidRPr="00D75354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de l’établissement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520730B" w14:textId="77777777" w:rsidR="003C7BFB" w:rsidRPr="00D75354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du siège social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8EA4D47" w14:textId="77777777" w:rsidR="003C7BFB" w:rsidRPr="00D75354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FA3864B" w14:textId="77777777" w:rsidR="003C7BFB" w:rsidRPr="00D75354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Adresse électronique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F63BB7F" w14:textId="77777777" w:rsidR="003C7BFB" w:rsidRPr="00D75354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de téléphone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DF4FFE9" w14:textId="77777777" w:rsidR="00D75354" w:rsidRPr="00D75354" w:rsidRDefault="00D75354" w:rsidP="00D75354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color w:val="000000"/>
          <w:sz w:val="20"/>
        </w:rPr>
        <w:t xml:space="preserve">Adresse mail de la personne physique responsable de la vérification </w:t>
      </w:r>
      <w:r>
        <w:rPr>
          <w:rFonts w:ascii="Arial" w:hAnsi="Arial" w:cs="Arial"/>
          <w:color w:val="000000"/>
          <w:sz w:val="20"/>
        </w:rPr>
        <w:t xml:space="preserve">et de la signature des actes de </w:t>
      </w:r>
      <w:r w:rsidRPr="00D75354">
        <w:rPr>
          <w:rFonts w:ascii="Arial" w:hAnsi="Arial" w:cs="Arial"/>
          <w:color w:val="000000"/>
          <w:sz w:val="20"/>
        </w:rPr>
        <w:t xml:space="preserve">sous-traitance </w:t>
      </w:r>
      <w:r>
        <w:rPr>
          <w:rFonts w:ascii="Arial" w:hAnsi="Arial" w:cs="Arial"/>
          <w:color w:val="000000"/>
          <w:sz w:val="20"/>
        </w:rPr>
        <w:tab/>
      </w:r>
      <w:r w:rsidRPr="00D75354">
        <w:rPr>
          <w:rFonts w:ascii="Arial" w:hAnsi="Arial" w:cs="Arial"/>
          <w:color w:val="000000"/>
          <w:sz w:val="20"/>
        </w:rPr>
        <w:t>: ...........................................</w:t>
      </w:r>
      <w:r>
        <w:rPr>
          <w:rFonts w:ascii="Arial" w:hAnsi="Arial" w:cs="Arial"/>
          <w:color w:val="000000"/>
          <w:sz w:val="20"/>
        </w:rPr>
        <w:t>...............................………………</w:t>
      </w:r>
    </w:p>
    <w:p w14:paraId="09E09725" w14:textId="77777777" w:rsidR="003C7BFB" w:rsidRPr="00D75354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Numéro SIRET </w:t>
      </w:r>
      <w:r w:rsidRPr="00D75354">
        <w:rPr>
          <w:rFonts w:ascii="Arial" w:hAnsi="Arial" w:cs="Arial"/>
          <w:sz w:val="20"/>
          <w:lang w:eastAsia="zh-CN"/>
        </w:rPr>
        <w:tab/>
        <w:t xml:space="preserve">: </w:t>
      </w:r>
      <w:r w:rsidRPr="00D75354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320E33" w14:textId="3A3D348E" w:rsidR="00F67C2B" w:rsidRPr="00D75354" w:rsidRDefault="00F67C2B" w:rsidP="003C7BFB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D75354" w:rsidRDefault="00B9117B" w:rsidP="003C7BFB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D75354">
        <w:rPr>
          <w:rFonts w:ascii="Arial" w:hAnsi="Arial" w:cs="Arial"/>
          <w:b/>
        </w:rPr>
        <w:t>A exécuter les prestations demandées :</w:t>
      </w:r>
      <w:r w:rsidR="003D3613" w:rsidRPr="00D75354">
        <w:rPr>
          <w:rFonts w:ascii="Arial" w:hAnsi="Arial" w:cs="Arial"/>
          <w:b/>
        </w:rPr>
        <w:t xml:space="preserve"> </w:t>
      </w:r>
    </w:p>
    <w:p w14:paraId="2A5A2D59" w14:textId="77777777" w:rsidR="003C7BFB" w:rsidRPr="00D75354" w:rsidRDefault="003C7BFB" w:rsidP="003C7BFB">
      <w:pPr>
        <w:ind w:left="720" w:hanging="720"/>
        <w:rPr>
          <w:rFonts w:ascii="Arial" w:hAnsi="Arial" w:cs="Arial"/>
          <w:sz w:val="20"/>
        </w:rPr>
      </w:pPr>
    </w:p>
    <w:p w14:paraId="57C9122A" w14:textId="06085AED" w:rsidR="00B9117B" w:rsidRPr="00D75354" w:rsidRDefault="009B2F53" w:rsidP="003C7BFB">
      <w:pPr>
        <w:ind w:left="720" w:hanging="720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 xml:space="preserve">Au prix forfaitaire indiqué </w:t>
      </w:r>
      <w:r w:rsidR="00C16796" w:rsidRPr="00D75354">
        <w:rPr>
          <w:rFonts w:ascii="Arial" w:hAnsi="Arial" w:cs="Arial"/>
          <w:sz w:val="20"/>
        </w:rPr>
        <w:t>à l’annexe financière jointe</w:t>
      </w:r>
      <w:r w:rsidR="00800A8F" w:rsidRPr="00D75354">
        <w:rPr>
          <w:rFonts w:ascii="Arial" w:hAnsi="Arial" w:cs="Arial"/>
          <w:sz w:val="20"/>
        </w:rPr>
        <w:t>.</w:t>
      </w:r>
      <w:r w:rsidRPr="00D75354">
        <w:rPr>
          <w:rFonts w:ascii="Arial" w:hAnsi="Arial" w:cs="Arial"/>
          <w:sz w:val="20"/>
        </w:rPr>
        <w:t xml:space="preserve"> </w:t>
      </w:r>
    </w:p>
    <w:p w14:paraId="0994FC9C" w14:textId="77777777" w:rsidR="00800A8F" w:rsidRPr="00D75354" w:rsidRDefault="00800A8F" w:rsidP="003C7BFB">
      <w:pPr>
        <w:ind w:left="720" w:hanging="720"/>
        <w:rPr>
          <w:rFonts w:ascii="Arial" w:hAnsi="Arial" w:cs="Arial"/>
          <w:sz w:val="20"/>
        </w:rPr>
      </w:pPr>
    </w:p>
    <w:p w14:paraId="34C6137B" w14:textId="308A33CA" w:rsidR="00572A24" w:rsidRPr="00D75354" w:rsidRDefault="00572A24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D75354">
        <w:rPr>
          <w:rFonts w:ascii="Arial" w:hAnsi="Arial" w:cs="Arial"/>
          <w:b/>
          <w:sz w:val="20"/>
          <w:lang w:eastAsia="zh-CN"/>
        </w:rPr>
        <w:t>–</w:t>
      </w:r>
      <w:r w:rsidRPr="00D75354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D75354">
        <w:rPr>
          <w:rFonts w:ascii="Arial" w:hAnsi="Arial" w:cs="Arial"/>
          <w:b/>
          <w:sz w:val="20"/>
          <w:lang w:eastAsia="zh-CN"/>
        </w:rPr>
        <w:t xml:space="preserve">Prix </w:t>
      </w:r>
    </w:p>
    <w:p w14:paraId="71F51711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1229F070" w14:textId="40ACE3FB" w:rsidR="00B90DBD" w:rsidRPr="00D75354" w:rsidRDefault="00DC0B9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  <w:r w:rsidRPr="00D75354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D75354">
        <w:rPr>
          <w:rFonts w:ascii="Arial" w:hAnsi="Arial" w:cs="Arial"/>
          <w:b/>
          <w:sz w:val="20"/>
          <w:lang w:eastAsia="zh-CN"/>
        </w:rPr>
        <w:t>Forme</w:t>
      </w:r>
      <w:r w:rsidR="00884105" w:rsidRPr="00D75354">
        <w:rPr>
          <w:rFonts w:ascii="Arial" w:hAnsi="Arial" w:cs="Arial"/>
          <w:b/>
          <w:sz w:val="20"/>
          <w:lang w:eastAsia="zh-CN"/>
        </w:rPr>
        <w:t xml:space="preserve"> du prix : </w:t>
      </w:r>
      <w:r w:rsidR="00B90DBD" w:rsidRPr="00D75354">
        <w:rPr>
          <w:rFonts w:ascii="Arial" w:hAnsi="Arial" w:cs="Arial"/>
          <w:sz w:val="20"/>
        </w:rPr>
        <w:t xml:space="preserve">Prix forfaitaires </w:t>
      </w:r>
    </w:p>
    <w:p w14:paraId="43B2D945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</w:p>
    <w:p w14:paraId="77FE4696" w14:textId="13022A32" w:rsidR="004B22AC" w:rsidRPr="00D75354" w:rsidRDefault="004B22A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B2.</w:t>
      </w:r>
      <w:r w:rsidR="004F21E9" w:rsidRPr="00D75354">
        <w:rPr>
          <w:rFonts w:ascii="Arial" w:hAnsi="Arial" w:cs="Arial"/>
          <w:b/>
          <w:sz w:val="20"/>
          <w:lang w:eastAsia="zh-CN"/>
        </w:rPr>
        <w:t>2</w:t>
      </w:r>
      <w:r w:rsidRPr="00D75354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1FAC021E" w14:textId="77777777" w:rsidR="003C7BFB" w:rsidRPr="00D75354" w:rsidRDefault="003C7BFB" w:rsidP="003C7BFB">
      <w:pPr>
        <w:jc w:val="both"/>
        <w:rPr>
          <w:rFonts w:ascii="Arial" w:hAnsi="Arial" w:cs="Arial"/>
          <w:b/>
          <w:sz w:val="20"/>
        </w:rPr>
      </w:pPr>
    </w:p>
    <w:p w14:paraId="7A7BC141" w14:textId="01045E8D" w:rsidR="00F54A5A" w:rsidRPr="00D75354" w:rsidRDefault="00F54A5A" w:rsidP="003C7BFB">
      <w:pPr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b/>
          <w:sz w:val="20"/>
        </w:rPr>
        <w:t>L’Index/indice de référence I choisi</w:t>
      </w:r>
      <w:r w:rsidRPr="00D75354">
        <w:rPr>
          <w:rFonts w:ascii="Arial" w:hAnsi="Arial" w:cs="Arial"/>
          <w:sz w:val="20"/>
        </w:rPr>
        <w:t xml:space="preserve"> en raison de sa structure pour l</w:t>
      </w:r>
      <w:r w:rsidR="00EB2997" w:rsidRPr="00D75354">
        <w:rPr>
          <w:rFonts w:ascii="Arial" w:hAnsi="Arial" w:cs="Arial"/>
          <w:sz w:val="20"/>
        </w:rPr>
        <w:t>a variation</w:t>
      </w:r>
      <w:r w:rsidRPr="00D75354">
        <w:rPr>
          <w:rFonts w:ascii="Arial" w:hAnsi="Arial" w:cs="Arial"/>
          <w:sz w:val="20"/>
        </w:rPr>
        <w:t xml:space="preserve"> des prix est le </w:t>
      </w:r>
      <w:r w:rsidR="00025D39" w:rsidRPr="00D75354">
        <w:rPr>
          <w:rFonts w:ascii="Arial" w:hAnsi="Arial" w:cs="Arial"/>
          <w:b/>
          <w:sz w:val="20"/>
        </w:rPr>
        <w:t xml:space="preserve">ING-2010 </w:t>
      </w:r>
    </w:p>
    <w:p w14:paraId="0F238B96" w14:textId="77777777" w:rsidR="00B85E9F" w:rsidRPr="00D75354" w:rsidRDefault="00B85E9F" w:rsidP="00B85E9F">
      <w:pPr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 xml:space="preserve">Par dérogation à l’article 10.1.1. </w:t>
      </w:r>
      <w:proofErr w:type="gramStart"/>
      <w:r w:rsidRPr="00D75354">
        <w:rPr>
          <w:rFonts w:ascii="Arial" w:hAnsi="Arial" w:cs="Arial"/>
          <w:sz w:val="20"/>
        </w:rPr>
        <w:t>du</w:t>
      </w:r>
      <w:proofErr w:type="gramEnd"/>
      <w:r w:rsidRPr="00D75354">
        <w:rPr>
          <w:rFonts w:ascii="Arial" w:hAnsi="Arial" w:cs="Arial"/>
          <w:sz w:val="20"/>
        </w:rPr>
        <w:t xml:space="preserve"> CCAG-PI, les prix sont révisables.</w:t>
      </w:r>
    </w:p>
    <w:p w14:paraId="014BDE01" w14:textId="77777777" w:rsidR="002C136F" w:rsidRPr="00D75354" w:rsidRDefault="002C136F" w:rsidP="003C7BFB">
      <w:pPr>
        <w:rPr>
          <w:rFonts w:ascii="Arial" w:hAnsi="Arial" w:cs="Arial"/>
          <w:color w:val="FF0000"/>
          <w:sz w:val="20"/>
        </w:rPr>
      </w:pPr>
    </w:p>
    <w:p w14:paraId="6D20ED94" w14:textId="77777777" w:rsidR="00BB13F4" w:rsidRPr="00D75354" w:rsidRDefault="00BB13F4" w:rsidP="003C7BFB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B2.3 Mois Zéro :</w:t>
      </w:r>
    </w:p>
    <w:p w14:paraId="47CDC30B" w14:textId="77777777" w:rsidR="003C7BFB" w:rsidRPr="00D75354" w:rsidRDefault="003C7BFB" w:rsidP="003C7BFB">
      <w:pPr>
        <w:jc w:val="both"/>
        <w:rPr>
          <w:rFonts w:ascii="Arial" w:hAnsi="Arial" w:cs="Arial"/>
          <w:sz w:val="20"/>
        </w:rPr>
      </w:pPr>
    </w:p>
    <w:p w14:paraId="23473117" w14:textId="5DCD918F" w:rsidR="00BB13F4" w:rsidRPr="00D75354" w:rsidRDefault="00BB13F4" w:rsidP="003C7BFB">
      <w:pPr>
        <w:jc w:val="both"/>
        <w:rPr>
          <w:rFonts w:ascii="Arial" w:hAnsi="Arial" w:cs="Arial"/>
          <w:b/>
          <w:sz w:val="20"/>
        </w:rPr>
      </w:pPr>
      <w:r w:rsidRPr="00D75354">
        <w:rPr>
          <w:rFonts w:ascii="Arial" w:hAnsi="Arial" w:cs="Arial"/>
          <w:sz w:val="20"/>
        </w:rPr>
        <w:t xml:space="preserve">Le mois Zéro (M0) est le suivant : </w:t>
      </w:r>
      <w:r w:rsidR="00496EC1" w:rsidRPr="00D75354">
        <w:rPr>
          <w:rFonts w:ascii="Arial" w:hAnsi="Arial" w:cs="Arial"/>
          <w:b/>
          <w:sz w:val="20"/>
        </w:rPr>
        <w:t>avril</w:t>
      </w:r>
      <w:r w:rsidRPr="00D75354">
        <w:rPr>
          <w:rFonts w:ascii="Arial" w:hAnsi="Arial" w:cs="Arial"/>
          <w:b/>
          <w:sz w:val="20"/>
        </w:rPr>
        <w:t xml:space="preserve"> 202</w:t>
      </w:r>
      <w:r w:rsidR="00B85E9F" w:rsidRPr="00D75354">
        <w:rPr>
          <w:rFonts w:ascii="Arial" w:hAnsi="Arial" w:cs="Arial"/>
          <w:b/>
          <w:sz w:val="20"/>
        </w:rPr>
        <w:t>6</w:t>
      </w:r>
    </w:p>
    <w:p w14:paraId="59A73B6A" w14:textId="77777777" w:rsidR="00BB13F4" w:rsidRPr="00D75354" w:rsidRDefault="00BB13F4" w:rsidP="003C7BFB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D75354" w:rsidRDefault="00130F31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2AA59B1A" w14:textId="77777777" w:rsidR="003C7BFB" w:rsidRPr="00D75354" w:rsidRDefault="003C7BFB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6DD8A101" w:rsidR="00130F31" w:rsidRPr="00D75354" w:rsidRDefault="00130F31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6F76F145" w14:textId="77777777" w:rsidR="003C7BFB" w:rsidRPr="00D75354" w:rsidRDefault="003C7BFB" w:rsidP="003C7BFB">
      <w:pPr>
        <w:ind w:left="1134"/>
        <w:rPr>
          <w:rFonts w:ascii="Arial" w:hAnsi="Arial" w:cs="Arial"/>
          <w:iCs/>
          <w:color w:val="FF0000"/>
          <w:sz w:val="20"/>
        </w:rPr>
      </w:pPr>
    </w:p>
    <w:p w14:paraId="55BEFF19" w14:textId="61B4C859" w:rsidR="00130F31" w:rsidRPr="00D75354" w:rsidRDefault="00130F31" w:rsidP="003C7BFB">
      <w:pPr>
        <w:ind w:left="1134"/>
        <w:rPr>
          <w:rFonts w:ascii="Arial" w:hAnsi="Arial" w:cs="Arial"/>
          <w:iCs/>
          <w:sz w:val="20"/>
        </w:rPr>
      </w:pPr>
      <w:r w:rsidRPr="00D75354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75354">
        <w:rPr>
          <w:rFonts w:ascii="Arial" w:hAnsi="Arial" w:cs="Arial"/>
          <w:iCs/>
          <w:sz w:val="20"/>
        </w:rPr>
        <w:instrText xml:space="preserve"> FORMCHECKBOX </w:instrText>
      </w:r>
      <w:r w:rsidR="00384079">
        <w:rPr>
          <w:rFonts w:ascii="Arial" w:hAnsi="Arial" w:cs="Arial"/>
          <w:iCs/>
          <w:sz w:val="20"/>
        </w:rPr>
      </w:r>
      <w:r w:rsidR="00384079">
        <w:rPr>
          <w:rFonts w:ascii="Arial" w:hAnsi="Arial" w:cs="Arial"/>
          <w:iCs/>
          <w:sz w:val="20"/>
        </w:rPr>
        <w:fldChar w:fldCharType="separate"/>
      </w:r>
      <w:r w:rsidRPr="00D75354">
        <w:rPr>
          <w:rFonts w:ascii="Arial" w:hAnsi="Arial" w:cs="Arial"/>
          <w:iCs/>
          <w:sz w:val="20"/>
        </w:rPr>
        <w:fldChar w:fldCharType="end"/>
      </w:r>
      <w:r w:rsidRPr="00D75354">
        <w:rPr>
          <w:rFonts w:ascii="Arial" w:hAnsi="Arial" w:cs="Arial"/>
          <w:iCs/>
          <w:sz w:val="20"/>
        </w:rPr>
        <w:t xml:space="preserve"> Groupement conjoint (mandataire solidaire).</w:t>
      </w:r>
      <w:r w:rsidRPr="00D75354">
        <w:rPr>
          <w:rFonts w:ascii="Arial" w:hAnsi="Arial" w:cs="Arial"/>
          <w:iCs/>
          <w:sz w:val="20"/>
        </w:rPr>
        <w:tab/>
      </w:r>
      <w:r w:rsidRPr="00D75354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75354">
        <w:rPr>
          <w:rFonts w:ascii="Arial" w:hAnsi="Arial" w:cs="Arial"/>
          <w:iCs/>
          <w:sz w:val="20"/>
        </w:rPr>
        <w:instrText xml:space="preserve"> FORMCHECKBOX </w:instrText>
      </w:r>
      <w:r w:rsidR="00384079">
        <w:rPr>
          <w:rFonts w:ascii="Arial" w:hAnsi="Arial" w:cs="Arial"/>
          <w:iCs/>
          <w:sz w:val="20"/>
        </w:rPr>
      </w:r>
      <w:r w:rsidR="00384079">
        <w:rPr>
          <w:rFonts w:ascii="Arial" w:hAnsi="Arial" w:cs="Arial"/>
          <w:iCs/>
          <w:sz w:val="20"/>
        </w:rPr>
        <w:fldChar w:fldCharType="separate"/>
      </w:r>
      <w:r w:rsidRPr="00D75354">
        <w:rPr>
          <w:rFonts w:ascii="Arial" w:hAnsi="Arial" w:cs="Arial"/>
          <w:iCs/>
          <w:sz w:val="20"/>
        </w:rPr>
        <w:fldChar w:fldCharType="end"/>
      </w:r>
      <w:r w:rsidRPr="00D75354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D75354" w:rsidRDefault="00130F31" w:rsidP="003C7BFB">
      <w:pPr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D75354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D75354" w:rsidRDefault="004D625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D75354" w:rsidRDefault="004D625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D75354" w:rsidRDefault="004D625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Prestations exécutées par les membres</w:t>
            </w:r>
          </w:p>
          <w:p w14:paraId="0DF775CD" w14:textId="77777777" w:rsidR="004D625A" w:rsidRPr="00D75354" w:rsidRDefault="004D625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4D625A" w:rsidRPr="00D75354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D75354" w:rsidRDefault="004D625A" w:rsidP="003C7B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D75354" w:rsidRDefault="004D625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D75354" w:rsidRDefault="004D625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130F31" w:rsidRPr="00D75354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D75354" w:rsidRDefault="00130F31" w:rsidP="003C7B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D75354" w:rsidRDefault="00130F31" w:rsidP="003C7B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D75354" w:rsidRDefault="00130F31" w:rsidP="003C7BF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0F31" w:rsidRPr="00D75354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D75354" w:rsidRDefault="00130F31" w:rsidP="003C7B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D75354" w:rsidRDefault="00130F31" w:rsidP="003C7B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D75354" w:rsidRDefault="00130F31" w:rsidP="003C7BF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1B31EF0" w14:textId="5583A609" w:rsidR="00A836A2" w:rsidRDefault="00A836A2" w:rsidP="003C7BFB">
      <w:pPr>
        <w:jc w:val="both"/>
        <w:rPr>
          <w:rFonts w:ascii="Arial" w:hAnsi="Arial" w:cs="Arial"/>
          <w:sz w:val="20"/>
        </w:rPr>
      </w:pPr>
    </w:p>
    <w:p w14:paraId="368583A8" w14:textId="647D8FB5" w:rsidR="00D75354" w:rsidRDefault="00D75354" w:rsidP="003C7BFB">
      <w:pPr>
        <w:jc w:val="both"/>
        <w:rPr>
          <w:rFonts w:ascii="Arial" w:hAnsi="Arial" w:cs="Arial"/>
          <w:sz w:val="20"/>
        </w:rPr>
      </w:pPr>
    </w:p>
    <w:p w14:paraId="3FFF0026" w14:textId="77777777" w:rsidR="00D75354" w:rsidRPr="00D75354" w:rsidRDefault="00D75354" w:rsidP="003C7BFB">
      <w:pPr>
        <w:jc w:val="both"/>
        <w:rPr>
          <w:rFonts w:ascii="Arial" w:hAnsi="Arial" w:cs="Arial"/>
          <w:sz w:val="20"/>
        </w:rPr>
      </w:pPr>
    </w:p>
    <w:p w14:paraId="0E794084" w14:textId="4AB3D4AB" w:rsidR="00130F31" w:rsidRPr="00D75354" w:rsidRDefault="006550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lastRenderedPageBreak/>
        <w:t>B</w:t>
      </w:r>
      <w:r w:rsidR="00A84973" w:rsidRPr="00D75354">
        <w:rPr>
          <w:rFonts w:ascii="Arial" w:hAnsi="Arial" w:cs="Arial"/>
          <w:b/>
          <w:sz w:val="20"/>
          <w:lang w:eastAsia="zh-CN"/>
        </w:rPr>
        <w:t>4</w:t>
      </w:r>
      <w:r w:rsidRPr="00D75354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D75354">
        <w:rPr>
          <w:rFonts w:ascii="Arial" w:hAnsi="Arial" w:cs="Arial"/>
          <w:b/>
          <w:sz w:val="20"/>
          <w:lang w:eastAsia="zh-CN"/>
        </w:rPr>
        <w:t>Compte (s) à créditer</w:t>
      </w:r>
    </w:p>
    <w:p w14:paraId="2FE847E5" w14:textId="77777777" w:rsidR="003C7BFB" w:rsidRPr="00D75354" w:rsidRDefault="003C7BFB" w:rsidP="003C7BFB">
      <w:pPr>
        <w:jc w:val="both"/>
        <w:rPr>
          <w:rFonts w:ascii="Arial" w:hAnsi="Arial" w:cs="Arial"/>
          <w:b/>
          <w:sz w:val="20"/>
        </w:rPr>
      </w:pPr>
    </w:p>
    <w:p w14:paraId="13880F76" w14:textId="77777777" w:rsidR="00865D74" w:rsidRDefault="006550F5" w:rsidP="003C7BFB">
      <w:pPr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b/>
          <w:sz w:val="20"/>
        </w:rPr>
        <w:t xml:space="preserve">RIB </w:t>
      </w:r>
      <w:r w:rsidR="00865D74">
        <w:rPr>
          <w:rFonts w:ascii="Arial" w:hAnsi="Arial" w:cs="Arial"/>
          <w:sz w:val="20"/>
        </w:rPr>
        <w:t xml:space="preserve">à </w:t>
      </w:r>
      <w:r w:rsidR="0084023C" w:rsidRPr="00D75354">
        <w:rPr>
          <w:rFonts w:ascii="Arial" w:hAnsi="Arial" w:cs="Arial"/>
          <w:sz w:val="20"/>
        </w:rPr>
        <w:t>joindre</w:t>
      </w:r>
      <w:r w:rsidRPr="00D75354">
        <w:rPr>
          <w:rFonts w:ascii="Arial" w:hAnsi="Arial" w:cs="Arial"/>
          <w:sz w:val="20"/>
        </w:rPr>
        <w:t> </w:t>
      </w:r>
      <w:r w:rsidR="00865D74">
        <w:rPr>
          <w:rFonts w:ascii="Arial" w:hAnsi="Arial" w:cs="Arial"/>
          <w:sz w:val="20"/>
        </w:rPr>
        <w:t>en annexe 1.</w:t>
      </w:r>
    </w:p>
    <w:p w14:paraId="6D063AC6" w14:textId="173CD36F" w:rsidR="006550F5" w:rsidRPr="00865D74" w:rsidRDefault="006550F5" w:rsidP="003C7BFB">
      <w:pPr>
        <w:jc w:val="both"/>
        <w:rPr>
          <w:rFonts w:ascii="Arial" w:hAnsi="Arial" w:cs="Arial"/>
          <w:sz w:val="20"/>
        </w:rPr>
      </w:pPr>
      <w:r w:rsidRPr="00865D74">
        <w:rPr>
          <w:rFonts w:ascii="Arial" w:hAnsi="Arial" w:cs="Arial"/>
          <w:sz w:val="20"/>
        </w:rPr>
        <w:t>(</w:t>
      </w:r>
      <w:proofErr w:type="gramStart"/>
      <w:r w:rsidRPr="00865D74">
        <w:rPr>
          <w:rFonts w:ascii="Arial" w:hAnsi="Arial" w:cs="Arial"/>
          <w:sz w:val="20"/>
        </w:rPr>
        <w:t>dans</w:t>
      </w:r>
      <w:proofErr w:type="gramEnd"/>
      <w:r w:rsidRPr="00865D74">
        <w:rPr>
          <w:rFonts w:ascii="Arial" w:hAnsi="Arial" w:cs="Arial"/>
          <w:sz w:val="20"/>
        </w:rPr>
        <w:t xml:space="preserve"> le cas d’un groupement avec des comptes</w:t>
      </w:r>
      <w:r w:rsidR="00C96AFE" w:rsidRPr="00865D74">
        <w:rPr>
          <w:rFonts w:ascii="Arial" w:hAnsi="Arial" w:cs="Arial"/>
          <w:sz w:val="20"/>
        </w:rPr>
        <w:t xml:space="preserve"> séparés, l’ensemble</w:t>
      </w:r>
      <w:r w:rsidRPr="00865D74">
        <w:rPr>
          <w:rFonts w:ascii="Arial" w:hAnsi="Arial" w:cs="Arial"/>
          <w:sz w:val="20"/>
        </w:rPr>
        <w:t xml:space="preserve"> des RIB sont à joindre) </w:t>
      </w:r>
    </w:p>
    <w:p w14:paraId="03CA0A4D" w14:textId="2295817A" w:rsidR="00DE5240" w:rsidRPr="00D75354" w:rsidRDefault="00DE5240" w:rsidP="003C7BFB">
      <w:pPr>
        <w:jc w:val="both"/>
        <w:rPr>
          <w:rFonts w:ascii="Arial" w:hAnsi="Arial" w:cs="Arial"/>
          <w:sz w:val="20"/>
        </w:rPr>
      </w:pPr>
    </w:p>
    <w:p w14:paraId="5C94E7C8" w14:textId="60667542" w:rsidR="00800A8F" w:rsidRPr="00D75354" w:rsidRDefault="00800A8F" w:rsidP="003C7BFB">
      <w:pPr>
        <w:jc w:val="both"/>
        <w:rPr>
          <w:rFonts w:ascii="Arial" w:hAnsi="Arial" w:cs="Arial"/>
          <w:sz w:val="20"/>
        </w:rPr>
      </w:pPr>
    </w:p>
    <w:p w14:paraId="55AD4110" w14:textId="77777777" w:rsidR="00800A8F" w:rsidRPr="00D75354" w:rsidRDefault="00800A8F" w:rsidP="003C7BFB">
      <w:pPr>
        <w:jc w:val="both"/>
        <w:rPr>
          <w:rFonts w:ascii="Arial" w:hAnsi="Arial" w:cs="Arial"/>
          <w:sz w:val="20"/>
        </w:rPr>
      </w:pPr>
    </w:p>
    <w:p w14:paraId="2AA79BAA" w14:textId="7CD71D3F" w:rsidR="008062B4" w:rsidRPr="00D75354" w:rsidRDefault="002A25E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D75354">
        <w:rPr>
          <w:rFonts w:ascii="Arial" w:hAnsi="Arial" w:cs="Arial"/>
          <w:b/>
          <w:sz w:val="20"/>
          <w:lang w:eastAsia="zh-CN"/>
        </w:rPr>
        <w:t>B</w:t>
      </w:r>
      <w:r w:rsidR="00A84973" w:rsidRPr="00D75354">
        <w:rPr>
          <w:rFonts w:ascii="Arial" w:hAnsi="Arial" w:cs="Arial"/>
          <w:b/>
          <w:sz w:val="20"/>
          <w:lang w:eastAsia="zh-CN"/>
        </w:rPr>
        <w:t>5</w:t>
      </w:r>
      <w:r w:rsidRPr="00D75354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D75354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D75354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D75354">
          <w:rPr>
            <w:rFonts w:ascii="Arial" w:hAnsi="Arial" w:cs="Arial"/>
            <w:i/>
            <w:sz w:val="20"/>
            <w:u w:val="single"/>
            <w:lang w:eastAsia="zh-CN"/>
          </w:rPr>
          <w:t>article R. 2191-3</w:t>
        </w:r>
      </w:hyperlink>
      <w:r w:rsidR="00973FD7" w:rsidRPr="00D75354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7E7CB8C5" w14:textId="77777777" w:rsidR="003C7BFB" w:rsidRPr="00D75354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1C126092" w14:textId="5D9CBD6A" w:rsidR="00025D39" w:rsidRPr="00D75354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D75354">
        <w:rPr>
          <w:rFonts w:ascii="Arial" w:hAnsi="Arial" w:cs="Arial"/>
          <w:sz w:val="20"/>
          <w:u w:val="single"/>
        </w:rPr>
        <w:t>Titulaire / Mandataire :</w:t>
      </w:r>
    </w:p>
    <w:p w14:paraId="611B669E" w14:textId="77777777" w:rsidR="003C7BFB" w:rsidRPr="00D75354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25F3D84F" w:rsidR="008062B4" w:rsidRPr="00D75354" w:rsidRDefault="008062B4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 xml:space="preserve">Je </w:t>
      </w:r>
      <w:r w:rsidR="00AB3176" w:rsidRPr="00D75354">
        <w:rPr>
          <w:rFonts w:ascii="Arial" w:hAnsi="Arial" w:cs="Arial"/>
          <w:sz w:val="20"/>
        </w:rPr>
        <w:t>souhaite bénéficier de l’avance</w:t>
      </w:r>
      <w:r w:rsidR="0084023C" w:rsidRPr="00D75354">
        <w:rPr>
          <w:rStyle w:val="Appelnotedebasdep"/>
          <w:rFonts w:ascii="Arial" w:hAnsi="Arial" w:cs="Arial"/>
          <w:sz w:val="20"/>
        </w:rPr>
        <w:footnoteReference w:id="1"/>
      </w:r>
      <w:r w:rsidRPr="00D75354">
        <w:rPr>
          <w:rFonts w:ascii="Arial" w:hAnsi="Arial" w:cs="Arial"/>
          <w:sz w:val="20"/>
        </w:rPr>
        <w:t> </w:t>
      </w:r>
      <w:r w:rsidRPr="00D75354">
        <w:rPr>
          <w:rFonts w:ascii="Arial" w:hAnsi="Arial" w:cs="Arial"/>
          <w:sz w:val="20"/>
        </w:rPr>
        <w:tab/>
      </w:r>
      <w:r w:rsidR="009B1145" w:rsidRPr="00D75354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1"/>
      <w:r w:rsidR="009B1145" w:rsidRPr="00D75354">
        <w:rPr>
          <w:rFonts w:ascii="Arial" w:hAnsi="Arial" w:cs="Arial"/>
          <w:sz w:val="20"/>
        </w:rPr>
        <w:instrText xml:space="preserve"> FORMCHECKBOX </w:instrText>
      </w:r>
      <w:r w:rsidR="00384079">
        <w:rPr>
          <w:rFonts w:ascii="Arial" w:hAnsi="Arial" w:cs="Arial"/>
          <w:sz w:val="20"/>
        </w:rPr>
      </w:r>
      <w:r w:rsidR="00384079">
        <w:rPr>
          <w:rFonts w:ascii="Arial" w:hAnsi="Arial" w:cs="Arial"/>
          <w:sz w:val="20"/>
        </w:rPr>
        <w:fldChar w:fldCharType="separate"/>
      </w:r>
      <w:r w:rsidR="009B1145" w:rsidRPr="00D75354">
        <w:rPr>
          <w:rFonts w:ascii="Arial" w:hAnsi="Arial" w:cs="Arial"/>
          <w:sz w:val="20"/>
        </w:rPr>
        <w:fldChar w:fldCharType="end"/>
      </w:r>
      <w:bookmarkEnd w:id="1"/>
      <w:r w:rsidRPr="00D75354">
        <w:rPr>
          <w:rFonts w:ascii="Arial" w:hAnsi="Arial" w:cs="Arial"/>
          <w:sz w:val="20"/>
        </w:rPr>
        <w:t xml:space="preserve"> Non</w:t>
      </w:r>
      <w:r w:rsidRPr="00D75354">
        <w:rPr>
          <w:rFonts w:ascii="Arial" w:hAnsi="Arial" w:cs="Arial"/>
          <w:sz w:val="20"/>
        </w:rPr>
        <w:tab/>
      </w:r>
      <w:r w:rsidRPr="00D75354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75354">
        <w:rPr>
          <w:rFonts w:ascii="Arial" w:hAnsi="Arial" w:cs="Arial"/>
          <w:sz w:val="20"/>
        </w:rPr>
        <w:instrText xml:space="preserve"> FORMCHECKBOX </w:instrText>
      </w:r>
      <w:r w:rsidR="00384079">
        <w:rPr>
          <w:rFonts w:ascii="Arial" w:hAnsi="Arial" w:cs="Arial"/>
          <w:sz w:val="20"/>
        </w:rPr>
      </w:r>
      <w:r w:rsidR="00384079">
        <w:rPr>
          <w:rFonts w:ascii="Arial" w:hAnsi="Arial" w:cs="Arial"/>
          <w:sz w:val="20"/>
        </w:rPr>
        <w:fldChar w:fldCharType="separate"/>
      </w:r>
      <w:r w:rsidRPr="00D75354">
        <w:rPr>
          <w:rFonts w:ascii="Arial" w:hAnsi="Arial" w:cs="Arial"/>
          <w:sz w:val="20"/>
        </w:rPr>
        <w:fldChar w:fldCharType="end"/>
      </w:r>
      <w:r w:rsidRPr="00D75354">
        <w:rPr>
          <w:rFonts w:ascii="Arial" w:hAnsi="Arial" w:cs="Arial"/>
          <w:sz w:val="20"/>
        </w:rPr>
        <w:t xml:space="preserve"> Oui</w:t>
      </w:r>
      <w:r w:rsidRPr="00D75354">
        <w:rPr>
          <w:rFonts w:ascii="Arial" w:hAnsi="Arial" w:cs="Arial"/>
          <w:sz w:val="20"/>
        </w:rPr>
        <w:tab/>
      </w:r>
    </w:p>
    <w:p w14:paraId="2A960259" w14:textId="77777777" w:rsidR="003C7BFB" w:rsidRPr="00D75354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4A13F9F0" w:rsidR="00025D39" w:rsidRPr="00D75354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D75354">
        <w:rPr>
          <w:rFonts w:ascii="Arial" w:hAnsi="Arial" w:cs="Arial"/>
          <w:i/>
          <w:sz w:val="20"/>
          <w:u w:val="single"/>
        </w:rPr>
        <w:t>Cotraitant </w:t>
      </w:r>
      <w:r w:rsidR="004A57BA" w:rsidRPr="00D75354">
        <w:rPr>
          <w:rFonts w:ascii="Arial" w:hAnsi="Arial" w:cs="Arial"/>
          <w:i/>
          <w:sz w:val="20"/>
          <w:u w:val="single"/>
        </w:rPr>
        <w:t>(le cas échéant)</w:t>
      </w:r>
      <w:r w:rsidR="004A57BA" w:rsidRPr="00D75354">
        <w:rPr>
          <w:rFonts w:ascii="Arial" w:hAnsi="Arial" w:cs="Arial"/>
          <w:sz w:val="20"/>
          <w:u w:val="single"/>
        </w:rPr>
        <w:t xml:space="preserve"> </w:t>
      </w:r>
      <w:r w:rsidRPr="00D75354">
        <w:rPr>
          <w:rFonts w:ascii="Arial" w:hAnsi="Arial" w:cs="Arial"/>
          <w:sz w:val="20"/>
          <w:u w:val="single"/>
        </w:rPr>
        <w:t>:</w:t>
      </w:r>
    </w:p>
    <w:p w14:paraId="7B685250" w14:textId="77777777" w:rsidR="003C7BFB" w:rsidRPr="00D75354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25FAE204" w14:textId="5B65B7EA" w:rsidR="00025D39" w:rsidRPr="00D75354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Je souhaite bénéficier de l’avance</w:t>
      </w:r>
      <w:r w:rsidRPr="00D75354">
        <w:rPr>
          <w:rFonts w:ascii="Arial" w:hAnsi="Arial" w:cs="Arial"/>
          <w:sz w:val="20"/>
          <w:vertAlign w:val="superscript"/>
        </w:rPr>
        <w:t>1</w:t>
      </w:r>
      <w:r w:rsidRPr="00D75354">
        <w:rPr>
          <w:rFonts w:ascii="Arial" w:hAnsi="Arial" w:cs="Arial"/>
          <w:sz w:val="20"/>
        </w:rPr>
        <w:tab/>
      </w:r>
      <w:r w:rsidR="009B1145" w:rsidRPr="00D75354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B1145" w:rsidRPr="00D75354">
        <w:rPr>
          <w:rFonts w:ascii="Arial" w:hAnsi="Arial" w:cs="Arial"/>
          <w:sz w:val="20"/>
        </w:rPr>
        <w:instrText xml:space="preserve"> FORMCHECKBOX </w:instrText>
      </w:r>
      <w:r w:rsidR="00384079">
        <w:rPr>
          <w:rFonts w:ascii="Arial" w:hAnsi="Arial" w:cs="Arial"/>
          <w:sz w:val="20"/>
        </w:rPr>
      </w:r>
      <w:r w:rsidR="00384079">
        <w:rPr>
          <w:rFonts w:ascii="Arial" w:hAnsi="Arial" w:cs="Arial"/>
          <w:sz w:val="20"/>
        </w:rPr>
        <w:fldChar w:fldCharType="separate"/>
      </w:r>
      <w:r w:rsidR="009B1145" w:rsidRPr="00D75354">
        <w:rPr>
          <w:rFonts w:ascii="Arial" w:hAnsi="Arial" w:cs="Arial"/>
          <w:sz w:val="20"/>
        </w:rPr>
        <w:fldChar w:fldCharType="end"/>
      </w:r>
      <w:r w:rsidRPr="00D75354">
        <w:rPr>
          <w:rFonts w:ascii="Arial" w:hAnsi="Arial" w:cs="Arial"/>
          <w:sz w:val="20"/>
        </w:rPr>
        <w:t xml:space="preserve"> Non</w:t>
      </w:r>
      <w:r w:rsidRPr="00D75354">
        <w:rPr>
          <w:rFonts w:ascii="Arial" w:hAnsi="Arial" w:cs="Arial"/>
          <w:sz w:val="20"/>
        </w:rPr>
        <w:tab/>
      </w:r>
      <w:r w:rsidRPr="00D75354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75354">
        <w:rPr>
          <w:rFonts w:ascii="Arial" w:hAnsi="Arial" w:cs="Arial"/>
          <w:sz w:val="20"/>
        </w:rPr>
        <w:instrText xml:space="preserve"> FORMCHECKBOX </w:instrText>
      </w:r>
      <w:r w:rsidR="00384079">
        <w:rPr>
          <w:rFonts w:ascii="Arial" w:hAnsi="Arial" w:cs="Arial"/>
          <w:sz w:val="20"/>
        </w:rPr>
      </w:r>
      <w:r w:rsidR="00384079">
        <w:rPr>
          <w:rFonts w:ascii="Arial" w:hAnsi="Arial" w:cs="Arial"/>
          <w:sz w:val="20"/>
        </w:rPr>
        <w:fldChar w:fldCharType="separate"/>
      </w:r>
      <w:r w:rsidRPr="00D75354">
        <w:rPr>
          <w:rFonts w:ascii="Arial" w:hAnsi="Arial" w:cs="Arial"/>
          <w:sz w:val="20"/>
        </w:rPr>
        <w:fldChar w:fldCharType="end"/>
      </w:r>
      <w:r w:rsidRPr="00D75354">
        <w:rPr>
          <w:rFonts w:ascii="Arial" w:hAnsi="Arial" w:cs="Arial"/>
          <w:sz w:val="20"/>
        </w:rPr>
        <w:t xml:space="preserve"> Oui</w:t>
      </w:r>
      <w:r w:rsidRPr="00D75354">
        <w:rPr>
          <w:rFonts w:ascii="Arial" w:hAnsi="Arial" w:cs="Arial"/>
          <w:sz w:val="20"/>
        </w:rPr>
        <w:tab/>
      </w:r>
    </w:p>
    <w:p w14:paraId="0BBF20C7" w14:textId="77777777" w:rsidR="00025D39" w:rsidRPr="00D75354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452690AA" w:rsidR="005066CC" w:rsidRPr="00D75354" w:rsidRDefault="005066C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14C186BF" w14:textId="77777777" w:rsidR="00F56D6A" w:rsidRPr="00D75354" w:rsidRDefault="00F56D6A" w:rsidP="00F56D6A">
      <w:pPr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</w:p>
    <w:p w14:paraId="7863F95F" w14:textId="27B2E32A" w:rsidR="005066CC" w:rsidRPr="00D75354" w:rsidRDefault="00F56D6A" w:rsidP="00F56D6A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D75354">
        <w:rPr>
          <w:rFonts w:ascii="Arial" w:hAnsi="Arial" w:cs="Arial"/>
          <w:sz w:val="20"/>
        </w:rPr>
        <w:t>Le règlement s’effectuera par « </w:t>
      </w:r>
      <w:r w:rsidR="005066CC" w:rsidRPr="00D75354">
        <w:rPr>
          <w:rFonts w:ascii="Arial" w:hAnsi="Arial" w:cs="Arial"/>
          <w:sz w:val="20"/>
        </w:rPr>
        <w:t>Pr</w:t>
      </w:r>
      <w:r w:rsidR="00844712" w:rsidRPr="00D75354">
        <w:rPr>
          <w:rFonts w:ascii="Arial" w:hAnsi="Arial" w:cs="Arial"/>
          <w:sz w:val="20"/>
        </w:rPr>
        <w:t>ojet de décompte</w:t>
      </w:r>
      <w:r w:rsidRPr="00D75354">
        <w:rPr>
          <w:rFonts w:ascii="Arial" w:hAnsi="Arial" w:cs="Arial"/>
          <w:sz w:val="20"/>
        </w:rPr>
        <w:t> »</w:t>
      </w:r>
    </w:p>
    <w:p w14:paraId="2ACEF472" w14:textId="77777777" w:rsidR="005066CC" w:rsidRPr="00D75354" w:rsidRDefault="005066CC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10CAC300" w14:textId="6C7678C0" w:rsidR="000155F4" w:rsidRPr="00D75354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D</w:t>
      </w:r>
      <w:r w:rsidR="001345A5" w:rsidRPr="00D75354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300DE511" w14:textId="77777777" w:rsidR="003C7BFB" w:rsidRPr="00D75354" w:rsidRDefault="003C7BFB" w:rsidP="003C7BFB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A78F32" w14:textId="3F77FDD4" w:rsidR="00B9117B" w:rsidRPr="00D75354" w:rsidRDefault="001345A5" w:rsidP="003D02BB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Le délai</w:t>
      </w:r>
      <w:r w:rsidR="000155F4" w:rsidRPr="00D75354">
        <w:rPr>
          <w:rFonts w:ascii="Arial" w:hAnsi="Arial" w:cs="Arial"/>
          <w:sz w:val="20"/>
        </w:rPr>
        <w:t xml:space="preserve"> d’exécution des </w:t>
      </w:r>
      <w:r w:rsidR="00F8077C" w:rsidRPr="00D75354">
        <w:rPr>
          <w:rFonts w:ascii="Arial" w:hAnsi="Arial" w:cs="Arial"/>
          <w:sz w:val="20"/>
        </w:rPr>
        <w:t>prestations</w:t>
      </w:r>
      <w:r w:rsidR="00B9117B" w:rsidRPr="00D75354">
        <w:rPr>
          <w:rFonts w:ascii="Arial" w:hAnsi="Arial" w:cs="Arial"/>
          <w:sz w:val="20"/>
        </w:rPr>
        <w:t xml:space="preserve"> est </w:t>
      </w:r>
      <w:r w:rsidR="00866031" w:rsidRPr="00D75354">
        <w:rPr>
          <w:rFonts w:ascii="Arial" w:hAnsi="Arial" w:cs="Arial"/>
          <w:sz w:val="20"/>
        </w:rPr>
        <w:t>estimé à</w:t>
      </w:r>
      <w:r w:rsidR="000155F4" w:rsidRPr="00D75354">
        <w:rPr>
          <w:rFonts w:ascii="Arial" w:hAnsi="Arial" w:cs="Arial"/>
          <w:sz w:val="20"/>
        </w:rPr>
        <w:t> </w:t>
      </w:r>
      <w:r w:rsidR="00D75354">
        <w:rPr>
          <w:rFonts w:ascii="Arial" w:hAnsi="Arial" w:cs="Arial"/>
          <w:b/>
          <w:sz w:val="20"/>
        </w:rPr>
        <w:t>23</w:t>
      </w:r>
      <w:r w:rsidR="002C136F" w:rsidRPr="00D75354">
        <w:rPr>
          <w:rFonts w:ascii="Arial" w:hAnsi="Arial" w:cs="Arial"/>
          <w:b/>
          <w:sz w:val="20"/>
        </w:rPr>
        <w:t xml:space="preserve"> mois</w:t>
      </w:r>
      <w:r w:rsidR="008C354B" w:rsidRPr="00D75354">
        <w:rPr>
          <w:rFonts w:ascii="Arial" w:hAnsi="Arial" w:cs="Arial"/>
          <w:sz w:val="20"/>
        </w:rPr>
        <w:t xml:space="preserve"> (</w:t>
      </w:r>
      <w:r w:rsidR="00800A8F" w:rsidRPr="00D75354">
        <w:rPr>
          <w:rFonts w:ascii="Arial" w:hAnsi="Arial" w:cs="Arial"/>
          <w:sz w:val="20"/>
        </w:rPr>
        <w:t>2</w:t>
      </w:r>
      <w:r w:rsidR="008C354B" w:rsidRPr="00D75354">
        <w:rPr>
          <w:rFonts w:ascii="Arial" w:hAnsi="Arial" w:cs="Arial"/>
          <w:sz w:val="20"/>
        </w:rPr>
        <w:t xml:space="preserve"> mois </w:t>
      </w:r>
      <w:r w:rsidR="00800A8F" w:rsidRPr="00D75354">
        <w:rPr>
          <w:rFonts w:ascii="Arial" w:hAnsi="Arial" w:cs="Arial"/>
          <w:sz w:val="20"/>
        </w:rPr>
        <w:t>pour</w:t>
      </w:r>
      <w:r w:rsidR="0029536B" w:rsidRPr="00D75354">
        <w:rPr>
          <w:rFonts w:ascii="Arial" w:hAnsi="Arial" w:cs="Arial"/>
          <w:sz w:val="20"/>
        </w:rPr>
        <w:t xml:space="preserve"> la phase </w:t>
      </w:r>
      <w:r w:rsidR="008C354B" w:rsidRPr="00D75354">
        <w:rPr>
          <w:rFonts w:ascii="Arial" w:hAnsi="Arial" w:cs="Arial"/>
          <w:sz w:val="20"/>
        </w:rPr>
        <w:t xml:space="preserve">de </w:t>
      </w:r>
      <w:r w:rsidR="00866031" w:rsidRPr="00D75354">
        <w:rPr>
          <w:rFonts w:ascii="Arial" w:hAnsi="Arial" w:cs="Arial"/>
          <w:sz w:val="20"/>
        </w:rPr>
        <w:t>conception</w:t>
      </w:r>
      <w:r w:rsidR="00810696" w:rsidRPr="00D75354">
        <w:rPr>
          <w:rFonts w:ascii="Arial" w:hAnsi="Arial" w:cs="Arial"/>
          <w:sz w:val="20"/>
        </w:rPr>
        <w:t xml:space="preserve">, </w:t>
      </w:r>
      <w:r w:rsidR="00800A8F" w:rsidRPr="00D75354">
        <w:rPr>
          <w:rFonts w:ascii="Arial" w:hAnsi="Arial" w:cs="Arial"/>
          <w:sz w:val="20"/>
        </w:rPr>
        <w:t>1</w:t>
      </w:r>
      <w:r w:rsidR="00866031" w:rsidRPr="00D75354">
        <w:rPr>
          <w:rFonts w:ascii="Arial" w:hAnsi="Arial" w:cs="Arial"/>
          <w:sz w:val="20"/>
        </w:rPr>
        <w:t xml:space="preserve"> mois de préparation</w:t>
      </w:r>
      <w:r w:rsidR="00800A8F" w:rsidRPr="00D75354">
        <w:rPr>
          <w:rFonts w:ascii="Arial" w:hAnsi="Arial" w:cs="Arial"/>
          <w:sz w:val="20"/>
        </w:rPr>
        <w:t>, 20 mois de réalisation</w:t>
      </w:r>
      <w:r w:rsidR="008C354B" w:rsidRPr="00D75354">
        <w:rPr>
          <w:rFonts w:ascii="Arial" w:hAnsi="Arial" w:cs="Arial"/>
          <w:sz w:val="20"/>
        </w:rPr>
        <w:t>)</w:t>
      </w:r>
      <w:r w:rsidR="002C136F" w:rsidRPr="00D75354">
        <w:rPr>
          <w:rFonts w:ascii="Arial" w:hAnsi="Arial" w:cs="Arial"/>
          <w:sz w:val="20"/>
        </w:rPr>
        <w:t>.</w:t>
      </w:r>
    </w:p>
    <w:p w14:paraId="642F698A" w14:textId="099FBF65" w:rsidR="003C7BFB" w:rsidRPr="00D75354" w:rsidRDefault="003C7BFB" w:rsidP="003D02B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i/>
          <w:sz w:val="20"/>
        </w:rPr>
      </w:pPr>
    </w:p>
    <w:p w14:paraId="5632EF06" w14:textId="77777777" w:rsidR="003D02BB" w:rsidRPr="00D75354" w:rsidRDefault="003D02BB" w:rsidP="003D02BB">
      <w:pPr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bCs/>
          <w:sz w:val="20"/>
        </w:rPr>
        <w:t>Durée ci-dessus est indicative. La durée effective du marché sera liée à celle de la durée de l’opération</w:t>
      </w:r>
      <w:r w:rsidRPr="00D75354">
        <w:rPr>
          <w:rFonts w:ascii="Arial" w:hAnsi="Arial" w:cs="Arial"/>
          <w:sz w:val="20"/>
        </w:rPr>
        <w:t>.</w:t>
      </w:r>
    </w:p>
    <w:p w14:paraId="334469C5" w14:textId="77777777" w:rsidR="003D02BB" w:rsidRPr="00D75354" w:rsidRDefault="003D02BB" w:rsidP="003D02B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i/>
          <w:sz w:val="20"/>
        </w:rPr>
      </w:pPr>
    </w:p>
    <w:p w14:paraId="37A551DE" w14:textId="58900250" w:rsidR="001B15E2" w:rsidRPr="00D75354" w:rsidRDefault="00D7652C" w:rsidP="003D02BB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Par dérogation à l’article 13-1 du CCAG-</w:t>
      </w:r>
      <w:r w:rsidR="00753259" w:rsidRPr="00D75354">
        <w:rPr>
          <w:rFonts w:ascii="Arial" w:hAnsi="Arial" w:cs="Arial"/>
          <w:sz w:val="20"/>
        </w:rPr>
        <w:t>PI</w:t>
      </w:r>
      <w:r w:rsidRPr="00D75354">
        <w:rPr>
          <w:rFonts w:ascii="Arial" w:hAnsi="Arial" w:cs="Arial"/>
          <w:sz w:val="20"/>
        </w:rPr>
        <w:t>, il court à compter de la date fixée par l’Ordre de</w:t>
      </w:r>
      <w:r w:rsidR="00947BBE" w:rsidRPr="00D75354">
        <w:rPr>
          <w:rFonts w:ascii="Arial" w:hAnsi="Arial" w:cs="Arial"/>
          <w:sz w:val="20"/>
        </w:rPr>
        <w:t xml:space="preserve"> </w:t>
      </w:r>
      <w:r w:rsidRPr="00D75354">
        <w:rPr>
          <w:rFonts w:ascii="Arial" w:hAnsi="Arial" w:cs="Arial"/>
          <w:sz w:val="20"/>
        </w:rPr>
        <w:t xml:space="preserve">Service </w:t>
      </w:r>
      <w:r w:rsidR="00947BBE" w:rsidRPr="00D75354">
        <w:rPr>
          <w:rFonts w:ascii="Arial" w:hAnsi="Arial" w:cs="Arial"/>
          <w:sz w:val="20"/>
        </w:rPr>
        <w:t xml:space="preserve">(OS) </w:t>
      </w:r>
      <w:r w:rsidRPr="00D75354">
        <w:rPr>
          <w:rFonts w:ascii="Arial" w:hAnsi="Arial" w:cs="Arial"/>
          <w:sz w:val="20"/>
        </w:rPr>
        <w:t>qui prescrit de commencer</w:t>
      </w:r>
      <w:r w:rsidR="00947BBE" w:rsidRPr="00D75354">
        <w:rPr>
          <w:rFonts w:ascii="Arial" w:hAnsi="Arial" w:cs="Arial"/>
          <w:sz w:val="20"/>
        </w:rPr>
        <w:t>.</w:t>
      </w:r>
      <w:r w:rsidRPr="00D75354">
        <w:rPr>
          <w:rFonts w:ascii="Arial" w:hAnsi="Arial" w:cs="Arial"/>
          <w:sz w:val="20"/>
        </w:rPr>
        <w:t xml:space="preserve"> </w:t>
      </w:r>
    </w:p>
    <w:p w14:paraId="060EA6E1" w14:textId="77777777" w:rsidR="003C7BFB" w:rsidRPr="00D75354" w:rsidRDefault="003C7BFB" w:rsidP="003C7BFB">
      <w:pPr>
        <w:tabs>
          <w:tab w:val="left" w:pos="1134"/>
        </w:tabs>
        <w:ind w:firstLine="709"/>
        <w:jc w:val="both"/>
        <w:rPr>
          <w:rFonts w:ascii="Arial" w:hAnsi="Arial" w:cs="Arial"/>
          <w:b/>
          <w:sz w:val="20"/>
        </w:rPr>
      </w:pPr>
    </w:p>
    <w:p w14:paraId="59D2BC61" w14:textId="7C8A6E74" w:rsidR="00E61334" w:rsidRPr="00D75354" w:rsidRDefault="00F54BBD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D75354">
        <w:rPr>
          <w:rFonts w:ascii="Arial" w:hAnsi="Arial" w:cs="Arial"/>
          <w:b/>
          <w:sz w:val="20"/>
          <w:lang w:eastAsia="zh-CN"/>
        </w:rPr>
        <w:t>RESTREINTE »</w:t>
      </w:r>
    </w:p>
    <w:p w14:paraId="1361A37C" w14:textId="14ED0BE3" w:rsidR="00241AC9" w:rsidRPr="00D75354" w:rsidRDefault="00241AC9" w:rsidP="003C7BFB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 </w:t>
      </w:r>
    </w:p>
    <w:p w14:paraId="23C98F09" w14:textId="421DC616" w:rsidR="00241AC9" w:rsidRPr="00D75354" w:rsidRDefault="00241AC9" w:rsidP="003C7BFB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Sans objet</w:t>
      </w:r>
    </w:p>
    <w:p w14:paraId="4F6360E7" w14:textId="77777777" w:rsidR="003C7BFB" w:rsidRPr="00D75354" w:rsidRDefault="003C7BFB" w:rsidP="003C7BFB">
      <w:pPr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8D8C74C" w14:textId="6B6A3264" w:rsidR="00AD36F8" w:rsidRPr="00D75354" w:rsidRDefault="0036569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71F773E7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264C8016" w:rsidR="00AD36F8" w:rsidRPr="00D75354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E</w:t>
      </w:r>
      <w:r w:rsidR="00AD36F8" w:rsidRPr="00D75354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5FDA8BC1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D75354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D75354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D75354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D75354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D75354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D75354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D75354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D75354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D75354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D75354" w:rsidRDefault="00AD36F8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1E5AF2E" w:rsidR="00AD36F8" w:rsidRPr="00D75354" w:rsidRDefault="00AD36F8" w:rsidP="003C7BFB">
      <w:pPr>
        <w:rPr>
          <w:rFonts w:ascii="Arial" w:hAnsi="Arial" w:cs="Arial"/>
          <w:sz w:val="20"/>
        </w:rPr>
      </w:pPr>
    </w:p>
    <w:p w14:paraId="68E7067D" w14:textId="0D5C3454" w:rsidR="00A830C3" w:rsidRPr="00D75354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E</w:t>
      </w:r>
      <w:r w:rsidR="00A830C3" w:rsidRPr="00D75354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25502CB8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DE0D005" w14:textId="0D45BA53" w:rsidR="00A830C3" w:rsidRPr="00D75354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D75354">
        <w:rPr>
          <w:rFonts w:ascii="Arial" w:hAnsi="Arial" w:cs="Arial"/>
          <w:i/>
          <w:sz w:val="20"/>
          <w:lang w:eastAsia="zh-CN"/>
        </w:rPr>
        <w:t>(</w:t>
      </w:r>
      <w:hyperlink r:id="rId13" w:history="1">
        <w:r w:rsidRPr="00D75354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2142-23</w:t>
        </w:r>
      </w:hyperlink>
      <w:r w:rsidRPr="00D75354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D75354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D75354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D75354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D75354" w:rsidRDefault="00A830C3" w:rsidP="003C7BFB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D75354" w:rsidRDefault="002471DA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20"/>
        </w:rPr>
      </w:pPr>
      <w:r w:rsidRPr="00D75354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DC92173" w:rsidR="00A830C3" w:rsidRPr="00D75354" w:rsidRDefault="00A830C3" w:rsidP="003C7BFB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D75354">
        <w:rPr>
          <w:rFonts w:ascii="Arial" w:hAnsi="Arial" w:cs="Arial"/>
          <w:sz w:val="20"/>
          <w:lang w:eastAsia="zh-CN"/>
        </w:rPr>
        <w:t>conjoint</w:t>
      </w:r>
      <w:r w:rsidRPr="00D75354">
        <w:rPr>
          <w:rFonts w:ascii="Arial" w:hAnsi="Arial" w:cs="Arial"/>
          <w:sz w:val="20"/>
          <w:lang w:eastAsia="zh-CN"/>
        </w:rPr>
        <w:tab/>
      </w:r>
      <w:r w:rsidRPr="00D75354">
        <w:rPr>
          <w:rFonts w:ascii="Arial" w:hAnsi="Arial" w:cs="Arial"/>
          <w:sz w:val="20"/>
          <w:lang w:eastAsia="zh-CN"/>
        </w:rPr>
        <w:tab/>
        <w:t>OU</w:t>
      </w:r>
      <w:r w:rsidRPr="00D75354">
        <w:rPr>
          <w:rFonts w:ascii="Arial" w:hAnsi="Arial" w:cs="Arial"/>
          <w:sz w:val="20"/>
          <w:lang w:eastAsia="zh-CN"/>
        </w:rPr>
        <w:tab/>
      </w:r>
      <w:r w:rsidRPr="00D75354">
        <w:rPr>
          <w:rFonts w:ascii="Arial" w:hAnsi="Arial" w:cs="Arial"/>
          <w:sz w:val="20"/>
          <w:lang w:eastAsia="zh-CN"/>
        </w:rPr>
        <w:tab/>
      </w: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iCs/>
          <w:sz w:val="20"/>
          <w:lang w:eastAsia="zh-CN"/>
        </w:rPr>
        <w:t xml:space="preserve"> </w:t>
      </w:r>
      <w:r w:rsidRPr="00D75354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D75354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D75354" w:rsidRDefault="00A830C3" w:rsidP="003C7BFB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D75354" w:rsidRDefault="00292EF8" w:rsidP="003C7BFB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i/>
          <w:iCs/>
          <w:sz w:val="20"/>
        </w:rPr>
        <w:tab/>
      </w:r>
      <w:r w:rsidR="002471DA" w:rsidRPr="00D75354">
        <w:rPr>
          <w:rFonts w:ascii="Arial" w:hAnsi="Arial" w:cs="Arial"/>
          <w:i/>
          <w:iCs/>
          <w:sz w:val="20"/>
        </w:rPr>
        <w:t>(Cocher la case correspondante.)</w:t>
      </w:r>
    </w:p>
    <w:p w14:paraId="7712CFBE" w14:textId="77777777" w:rsidR="00A830C3" w:rsidRPr="00D75354" w:rsidRDefault="00A830C3" w:rsidP="003C7BFB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lastRenderedPageBreak/>
        <w:tab/>
      </w: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ab/>
      </w:r>
      <w:proofErr w:type="gramStart"/>
      <w:r w:rsidRPr="00D75354">
        <w:rPr>
          <w:rFonts w:ascii="Arial" w:hAnsi="Arial" w:cs="Arial"/>
          <w:sz w:val="20"/>
          <w:lang w:eastAsia="zh-CN"/>
        </w:rPr>
        <w:t>pour</w:t>
      </w:r>
      <w:proofErr w:type="gramEnd"/>
      <w:r w:rsidRPr="00D75354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2FE2282C" w:rsidR="00A830C3" w:rsidRPr="00D75354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D75354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D75354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122BEC7E" w14:textId="77777777" w:rsidR="003D02BB" w:rsidRPr="00D75354" w:rsidRDefault="003D02BB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</w:p>
    <w:p w14:paraId="4584482C" w14:textId="77777777" w:rsidR="00A830C3" w:rsidRPr="00D75354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ab/>
      </w:r>
      <w:proofErr w:type="gramStart"/>
      <w:r w:rsidRPr="00D75354">
        <w:rPr>
          <w:rFonts w:ascii="Arial" w:hAnsi="Arial" w:cs="Arial"/>
          <w:sz w:val="20"/>
          <w:lang w:eastAsia="zh-CN"/>
        </w:rPr>
        <w:t>pour</w:t>
      </w:r>
      <w:proofErr w:type="gramEnd"/>
      <w:r w:rsidRPr="00D75354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D75354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D75354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D75354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D75354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 xml:space="preserve"> </w:t>
      </w:r>
      <w:r w:rsidR="00492E84" w:rsidRPr="00D75354">
        <w:rPr>
          <w:rFonts w:ascii="Arial" w:hAnsi="Arial" w:cs="Arial"/>
          <w:sz w:val="20"/>
          <w:lang w:eastAsia="zh-CN"/>
        </w:rPr>
        <w:tab/>
      </w:r>
      <w:proofErr w:type="gramStart"/>
      <w:r w:rsidRPr="00D75354">
        <w:rPr>
          <w:rFonts w:ascii="Arial" w:hAnsi="Arial" w:cs="Arial"/>
          <w:sz w:val="20"/>
          <w:lang w:eastAsia="zh-CN"/>
        </w:rPr>
        <w:t>ont</w:t>
      </w:r>
      <w:proofErr w:type="gramEnd"/>
      <w:r w:rsidRPr="00D75354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D75354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D75354">
        <w:rPr>
          <w:rFonts w:ascii="Arial" w:hAnsi="Arial" w:cs="Arial"/>
          <w:i/>
          <w:sz w:val="20"/>
          <w:lang w:eastAsia="zh-CN"/>
        </w:rPr>
        <w:t>hors</w:t>
      </w:r>
      <w:proofErr w:type="gramEnd"/>
      <w:r w:rsidRPr="00D75354">
        <w:rPr>
          <w:rFonts w:ascii="Arial" w:hAnsi="Arial" w:cs="Arial"/>
          <w:i/>
          <w:sz w:val="20"/>
          <w:lang w:eastAsia="zh-CN"/>
        </w:rPr>
        <w:t xml:space="preserve"> cas des marchés de défense ou de sécurité dans lequel ces documents ont déjà été fournis).</w:t>
      </w:r>
    </w:p>
    <w:p w14:paraId="591A196F" w14:textId="77777777" w:rsidR="00A830C3" w:rsidRPr="00D75354" w:rsidRDefault="00A830C3" w:rsidP="003C7BFB">
      <w:pPr>
        <w:tabs>
          <w:tab w:val="left" w:pos="851"/>
        </w:tabs>
        <w:suppressAutoHyphens/>
        <w:rPr>
          <w:rFonts w:ascii="Arial" w:hAnsi="Arial" w:cs="Arial"/>
          <w:i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D75354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D75354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D75354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ab/>
      </w:r>
      <w:proofErr w:type="gramStart"/>
      <w:r w:rsidRPr="00D75354">
        <w:rPr>
          <w:rFonts w:ascii="Arial" w:hAnsi="Arial" w:cs="Arial"/>
          <w:sz w:val="20"/>
          <w:lang w:eastAsia="zh-CN"/>
        </w:rPr>
        <w:t>donnent</w:t>
      </w:r>
      <w:proofErr w:type="gramEnd"/>
      <w:r w:rsidRPr="00D75354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D75354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sz w:val="20"/>
          <w:lang w:eastAsia="zh-CN"/>
        </w:rPr>
        <w:tab/>
      </w:r>
      <w:proofErr w:type="gramStart"/>
      <w:r w:rsidRPr="00D75354">
        <w:rPr>
          <w:rFonts w:ascii="Arial" w:hAnsi="Arial" w:cs="Arial"/>
          <w:sz w:val="20"/>
          <w:lang w:eastAsia="zh-CN"/>
        </w:rPr>
        <w:t>donnent</w:t>
      </w:r>
      <w:proofErr w:type="gramEnd"/>
      <w:r w:rsidRPr="00D75354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D75354" w:rsidRDefault="00A830C3" w:rsidP="003C7BFB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ab/>
      </w:r>
      <w:r w:rsidRPr="00D75354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5354">
        <w:rPr>
          <w:rFonts w:ascii="Arial" w:hAnsi="Arial" w:cs="Arial"/>
          <w:sz w:val="20"/>
          <w:lang w:eastAsia="zh-CN"/>
        </w:rPr>
        <w:instrText xml:space="preserve"> FORMCHECKBOX </w:instrText>
      </w:r>
      <w:r w:rsidR="00384079">
        <w:rPr>
          <w:rFonts w:ascii="Arial" w:hAnsi="Arial" w:cs="Arial"/>
          <w:sz w:val="20"/>
          <w:lang w:eastAsia="zh-CN"/>
        </w:rPr>
      </w:r>
      <w:r w:rsidR="00384079">
        <w:rPr>
          <w:rFonts w:ascii="Arial" w:hAnsi="Arial" w:cs="Arial"/>
          <w:sz w:val="20"/>
          <w:lang w:eastAsia="zh-CN"/>
        </w:rPr>
        <w:fldChar w:fldCharType="separate"/>
      </w:r>
      <w:r w:rsidRPr="00D75354">
        <w:rPr>
          <w:rFonts w:ascii="Arial" w:hAnsi="Arial" w:cs="Arial"/>
          <w:sz w:val="20"/>
          <w:lang w:eastAsia="zh-CN"/>
        </w:rPr>
        <w:fldChar w:fldCharType="end"/>
      </w:r>
      <w:r w:rsidRPr="00D75354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D75354">
        <w:rPr>
          <w:rFonts w:ascii="Arial" w:hAnsi="Arial" w:cs="Arial"/>
          <w:sz w:val="20"/>
          <w:lang w:eastAsia="zh-CN"/>
        </w:rPr>
        <w:tab/>
      </w:r>
      <w:proofErr w:type="gramStart"/>
      <w:r w:rsidRPr="00D75354">
        <w:rPr>
          <w:rFonts w:ascii="Arial" w:hAnsi="Arial" w:cs="Arial"/>
          <w:sz w:val="20"/>
          <w:lang w:eastAsia="zh-CN"/>
        </w:rPr>
        <w:t>donnent</w:t>
      </w:r>
      <w:proofErr w:type="gramEnd"/>
      <w:r w:rsidRPr="00D75354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D75354" w:rsidRDefault="00A830C3" w:rsidP="003C7BFB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ab/>
      </w:r>
      <w:r w:rsidRPr="00D75354">
        <w:rPr>
          <w:rFonts w:ascii="Arial" w:hAnsi="Arial" w:cs="Arial"/>
          <w:sz w:val="20"/>
          <w:lang w:eastAsia="zh-CN"/>
        </w:rPr>
        <w:tab/>
        <w:t>(Donner des précisions sur l’étendue du mandat.)</w:t>
      </w:r>
    </w:p>
    <w:p w14:paraId="68E8FEEC" w14:textId="77777777" w:rsidR="00492E84" w:rsidRPr="00D75354" w:rsidRDefault="00492E84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D75354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75354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D75354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D75354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D75354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D75354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(*)</w:t>
      </w:r>
      <w:r w:rsidRPr="00D75354">
        <w:rPr>
          <w:rFonts w:ascii="Arial" w:hAnsi="Arial" w:cs="Arial"/>
          <w:sz w:val="20"/>
          <w:lang w:eastAsia="zh-CN"/>
        </w:rPr>
        <w:t xml:space="preserve"> </w:t>
      </w:r>
      <w:r w:rsidRPr="00D75354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D75354">
        <w:rPr>
          <w:rFonts w:ascii="Arial" w:hAnsi="Arial" w:cs="Arial"/>
          <w:sz w:val="20"/>
          <w:lang w:eastAsia="zh-CN"/>
        </w:rPr>
        <w:t>.</w:t>
      </w:r>
    </w:p>
    <w:p w14:paraId="47A03332" w14:textId="2DCBE0B9" w:rsidR="002471DA" w:rsidRPr="00D75354" w:rsidRDefault="002471DA" w:rsidP="003C7BFB">
      <w:pPr>
        <w:tabs>
          <w:tab w:val="left" w:pos="1770"/>
        </w:tabs>
        <w:rPr>
          <w:rFonts w:ascii="Arial" w:hAnsi="Arial" w:cs="Arial"/>
          <w:sz w:val="20"/>
        </w:rPr>
      </w:pPr>
    </w:p>
    <w:p w14:paraId="0CB35F35" w14:textId="77777777" w:rsidR="001C1C68" w:rsidRPr="00D75354" w:rsidRDefault="001C1C68" w:rsidP="003C7BFB">
      <w:pPr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23FF8C7B" w:rsidR="00C6638F" w:rsidRPr="00D75354" w:rsidRDefault="00E8403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7BB9F666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5EA8971A" w14:textId="3D756F23" w:rsidR="00D82C77" w:rsidRPr="00D75354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 xml:space="preserve">F1 – </w:t>
      </w:r>
      <w:r w:rsidR="00D82C77" w:rsidRPr="00D75354">
        <w:rPr>
          <w:rFonts w:ascii="Arial" w:hAnsi="Arial" w:cs="Arial"/>
          <w:b/>
          <w:sz w:val="20"/>
          <w:lang w:eastAsia="zh-CN"/>
        </w:rPr>
        <w:t>Désignation d</w:t>
      </w:r>
      <w:r w:rsidR="00665664" w:rsidRPr="00D75354">
        <w:rPr>
          <w:rFonts w:ascii="Arial" w:hAnsi="Arial" w:cs="Arial"/>
          <w:b/>
          <w:sz w:val="20"/>
          <w:lang w:eastAsia="zh-CN"/>
        </w:rPr>
        <w:t>e l’acheteur</w:t>
      </w:r>
      <w:r w:rsidR="00D82C77" w:rsidRPr="00D75354">
        <w:rPr>
          <w:rFonts w:ascii="Arial" w:hAnsi="Arial" w:cs="Arial"/>
          <w:b/>
          <w:sz w:val="20"/>
          <w:lang w:eastAsia="zh-CN"/>
        </w:rPr>
        <w:t xml:space="preserve"> :</w:t>
      </w:r>
    </w:p>
    <w:p w14:paraId="5D355E37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4B9986A" w14:textId="6358E6AA" w:rsidR="00D82C77" w:rsidRPr="00D75354" w:rsidRDefault="002A7E54" w:rsidP="003C7BFB">
      <w:pPr>
        <w:jc w:val="both"/>
        <w:rPr>
          <w:rFonts w:ascii="Arial" w:hAnsi="Arial" w:cs="Arial"/>
          <w:sz w:val="20"/>
        </w:rPr>
      </w:pPr>
      <w:r w:rsidRPr="00D75354">
        <w:rPr>
          <w:rFonts w:ascii="Arial" w:hAnsi="Arial" w:cs="Arial"/>
          <w:sz w:val="20"/>
        </w:rPr>
        <w:t>MINARM/SGA/DCSID/</w:t>
      </w:r>
      <w:r w:rsidR="00D82C77" w:rsidRPr="00D75354">
        <w:rPr>
          <w:rFonts w:ascii="Arial" w:hAnsi="Arial" w:cs="Arial"/>
          <w:sz w:val="20"/>
        </w:rPr>
        <w:t xml:space="preserve">SID </w:t>
      </w:r>
      <w:r w:rsidRPr="00D75354">
        <w:rPr>
          <w:rFonts w:ascii="Arial" w:hAnsi="Arial" w:cs="Arial"/>
          <w:sz w:val="20"/>
        </w:rPr>
        <w:t>ATL</w:t>
      </w:r>
      <w:r w:rsidR="00D82C77" w:rsidRPr="00D75354">
        <w:rPr>
          <w:rFonts w:ascii="Arial" w:hAnsi="Arial" w:cs="Arial"/>
          <w:sz w:val="20"/>
        </w:rPr>
        <w:t xml:space="preserve"> (Ministère des Armées</w:t>
      </w:r>
      <w:r w:rsidR="00A76DE2" w:rsidRPr="00D75354">
        <w:rPr>
          <w:rFonts w:ascii="Arial" w:hAnsi="Arial" w:cs="Arial"/>
          <w:sz w:val="20"/>
        </w:rPr>
        <w:t xml:space="preserve"> et des Anciens combattants</w:t>
      </w:r>
      <w:r w:rsidR="00D82C77" w:rsidRPr="00D75354">
        <w:rPr>
          <w:rFonts w:ascii="Arial" w:hAnsi="Arial" w:cs="Arial"/>
          <w:sz w:val="20"/>
        </w:rPr>
        <w:t xml:space="preserve"> / Secrétariat Général pour l'Administration /</w:t>
      </w:r>
      <w:r w:rsidR="00D82C77" w:rsidRPr="00D75354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D75354">
        <w:rPr>
          <w:rFonts w:ascii="Arial" w:hAnsi="Arial" w:cs="Arial"/>
          <w:sz w:val="20"/>
        </w:rPr>
        <w:t>/</w:t>
      </w:r>
      <w:r w:rsidR="00D82C77" w:rsidRPr="00D75354">
        <w:rPr>
          <w:rFonts w:ascii="Arial" w:hAnsi="Arial" w:cs="Arial"/>
          <w:color w:val="000000"/>
          <w:sz w:val="20"/>
        </w:rPr>
        <w:t xml:space="preserve"> Service d</w:t>
      </w:r>
      <w:r w:rsidRPr="00D75354"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D75354">
        <w:rPr>
          <w:rFonts w:ascii="Arial" w:hAnsi="Arial" w:cs="Arial"/>
          <w:sz w:val="20"/>
        </w:rPr>
        <w:t>).</w:t>
      </w:r>
    </w:p>
    <w:p w14:paraId="6495F201" w14:textId="77777777" w:rsidR="003C7BFB" w:rsidRPr="00D75354" w:rsidRDefault="003C7BFB" w:rsidP="003C7BFB">
      <w:pPr>
        <w:jc w:val="both"/>
        <w:rPr>
          <w:rFonts w:ascii="Arial" w:hAnsi="Arial" w:cs="Arial"/>
          <w:i/>
          <w:sz w:val="20"/>
        </w:rPr>
      </w:pPr>
    </w:p>
    <w:p w14:paraId="6792A44E" w14:textId="76A22E4C" w:rsidR="007823F5" w:rsidRPr="00D75354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75354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46D70F79" w14:textId="77777777" w:rsidR="003C7BFB" w:rsidRPr="00D75354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20D71F5" w14:textId="02CCEEA5" w:rsidR="00D82C77" w:rsidRPr="00D75354" w:rsidRDefault="00D82C77" w:rsidP="003C7BFB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D75354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 w:rsidRPr="00D75354">
        <w:rPr>
          <w:rFonts w:ascii="Arial" w:hAnsi="Arial" w:cs="Arial"/>
          <w:bCs/>
          <w:sz w:val="20"/>
        </w:rPr>
        <w:t>Atlantique</w:t>
      </w:r>
      <w:r w:rsidRPr="00D75354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D75354" w:rsidRDefault="00385B7F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3235B85F" w:rsidR="00385B7F" w:rsidRPr="00D75354" w:rsidRDefault="00FF096E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D75354">
        <w:rPr>
          <w:rFonts w:ascii="Arial" w:hAnsi="Arial" w:cs="Arial"/>
          <w:sz w:val="20"/>
          <w:lang w:eastAsia="zh-CN"/>
        </w:rPr>
        <w:t>marché</w:t>
      </w:r>
      <w:r w:rsidRPr="00D75354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6F2D53D3" w14:textId="77777777" w:rsidR="00280A83" w:rsidRPr="00D75354" w:rsidRDefault="00280A8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0FC3B540" w14:textId="45864309" w:rsidR="00D82C77" w:rsidRPr="00D75354" w:rsidRDefault="00280A8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D75354">
        <w:rPr>
          <w:rFonts w:ascii="Arial" w:hAnsi="Arial" w:cs="Arial"/>
          <w:sz w:val="20"/>
          <w:lang w:eastAsia="zh-CN"/>
        </w:rPr>
        <w:t>Signature :</w:t>
      </w:r>
    </w:p>
    <w:p w14:paraId="5ADD4036" w14:textId="2E6991E9" w:rsidR="0046717F" w:rsidRPr="00D75354" w:rsidRDefault="0046717F" w:rsidP="003C7BFB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D75354" w:rsidRDefault="001C1C68" w:rsidP="003C7BFB">
      <w:pPr>
        <w:jc w:val="center"/>
        <w:rPr>
          <w:rFonts w:ascii="Arial" w:hAnsi="Arial" w:cs="Arial"/>
          <w:bCs/>
          <w:sz w:val="20"/>
        </w:rPr>
      </w:pPr>
    </w:p>
    <w:p w14:paraId="0340105F" w14:textId="77777777" w:rsidR="007F2BD7" w:rsidRDefault="007F2BD7" w:rsidP="007F2BD7">
      <w:pPr>
        <w:tabs>
          <w:tab w:val="center" w:pos="6804"/>
        </w:tabs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Pour le directeur du SID Atlantique</w:t>
      </w:r>
    </w:p>
    <w:p w14:paraId="4BC0B0B4" w14:textId="77777777" w:rsidR="007F2BD7" w:rsidRDefault="007F2BD7" w:rsidP="007F2BD7">
      <w:pPr>
        <w:tabs>
          <w:tab w:val="center" w:pos="6804"/>
        </w:tabs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Et par délégation,</w:t>
      </w:r>
    </w:p>
    <w:p w14:paraId="3A47B8F8" w14:textId="77777777" w:rsidR="007F2BD7" w:rsidRDefault="007F2BD7" w:rsidP="007F2BD7">
      <w:pPr>
        <w:tabs>
          <w:tab w:val="center" w:pos="6804"/>
        </w:tabs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ASC-A Frédéric Cerisier</w:t>
      </w:r>
    </w:p>
    <w:p w14:paraId="6C8FC8D3" w14:textId="77777777" w:rsidR="007F2BD7" w:rsidRDefault="007F2BD7" w:rsidP="007F2BD7">
      <w:pPr>
        <w:tabs>
          <w:tab w:val="center" w:pos="6804"/>
        </w:tabs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Sous-directeur INV</w:t>
      </w:r>
    </w:p>
    <w:p w14:paraId="4B037C0A" w14:textId="67435345" w:rsidR="00686EAA" w:rsidRPr="00D75354" w:rsidRDefault="007F2BD7" w:rsidP="007F2BD7">
      <w:pPr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par suppléance</w:t>
      </w:r>
      <w:r w:rsidR="00686EAA" w:rsidRPr="00D75354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D75354" w:rsidRDefault="00686EAA" w:rsidP="003C7BFB">
      <w:pPr>
        <w:rPr>
          <w:rFonts w:ascii="Arial" w:hAnsi="Arial" w:cs="Arial"/>
          <w:sz w:val="20"/>
        </w:rPr>
      </w:pPr>
    </w:p>
    <w:p w14:paraId="762810D7" w14:textId="77777777" w:rsidR="00686EAA" w:rsidRPr="00D75354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75354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D75354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75354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</w:p>
    <w:p w14:paraId="507AA934" w14:textId="77777777" w:rsidR="00686EAA" w:rsidRPr="00D75354" w:rsidRDefault="00686EAA" w:rsidP="003C7BFB">
      <w:pPr>
        <w:jc w:val="both"/>
        <w:rPr>
          <w:rFonts w:ascii="Arial" w:hAnsi="Arial" w:cs="Arial"/>
          <w:b/>
          <w:sz w:val="20"/>
        </w:rPr>
      </w:pPr>
      <w:r w:rsidRPr="00D75354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0CBA058A" w14:textId="77777777" w:rsidR="00686EAA" w:rsidRPr="00D75354" w:rsidRDefault="00686EAA" w:rsidP="003C7BFB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D75354" w14:paraId="7DD8F8E5" w14:textId="77777777" w:rsidTr="00D75354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D75354" w:rsidRDefault="00686EAA" w:rsidP="003C7BFB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D75354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D75354" w:rsidRDefault="00686EAA" w:rsidP="003C7BFB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D75354" w:rsidRDefault="00686EAA" w:rsidP="003C7BFB">
      <w:pPr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D75354" w:rsidRDefault="00686EAA" w:rsidP="003C7BFB">
      <w:pPr>
        <w:rPr>
          <w:rFonts w:ascii="Arial" w:hAnsi="Arial" w:cs="Arial"/>
          <w:b/>
          <w:sz w:val="20"/>
        </w:rPr>
      </w:pPr>
      <w:r w:rsidRPr="00D75354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D75354" w:rsidRDefault="00686EAA" w:rsidP="003C7BFB">
      <w:pPr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D75354" w:rsidRDefault="00686EAA" w:rsidP="003C7BFB">
      <w:pPr>
        <w:rPr>
          <w:rFonts w:ascii="Arial" w:hAnsi="Arial" w:cs="Arial"/>
          <w:sz w:val="20"/>
        </w:rPr>
      </w:pPr>
    </w:p>
    <w:p w14:paraId="1D3DB68E" w14:textId="77777777" w:rsidR="00686EAA" w:rsidRPr="00D75354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75354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D75354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75354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</w:p>
    <w:p w14:paraId="751E62C3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</w:p>
    <w:p w14:paraId="29BFD152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  <w:r w:rsidRPr="00D75354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</w:p>
    <w:p w14:paraId="0021DC08" w14:textId="77777777" w:rsidR="00686EAA" w:rsidRPr="00D75354" w:rsidRDefault="00686EAA" w:rsidP="003C7BFB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D75354" w14:paraId="06764801" w14:textId="77777777" w:rsidTr="00D75354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D75354" w:rsidRDefault="00686EA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D75354" w:rsidRDefault="00686EA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D75354" w:rsidRDefault="00686EA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D75354" w:rsidRDefault="00686EA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D75354" w:rsidRDefault="00686EAA" w:rsidP="003C7BFB">
            <w:pPr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D75354" w14:paraId="1D749F9D" w14:textId="77777777" w:rsidTr="00D75354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D75354" w14:paraId="6B743B22" w14:textId="77777777" w:rsidTr="00D75354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D75354" w14:paraId="182F38BD" w14:textId="77777777" w:rsidTr="00D75354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D75354" w14:paraId="49C50C9E" w14:textId="77777777" w:rsidTr="00D75354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D75354" w14:paraId="49292C01" w14:textId="77777777" w:rsidTr="00D75354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D75354" w:rsidRDefault="00686EAA" w:rsidP="003C7BF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D75354" w:rsidRDefault="00686EAA" w:rsidP="003C7BFB">
      <w:pPr>
        <w:jc w:val="both"/>
        <w:rPr>
          <w:rFonts w:ascii="Arial" w:hAnsi="Arial" w:cs="Arial"/>
          <w:sz w:val="20"/>
        </w:rPr>
      </w:pPr>
    </w:p>
    <w:p w14:paraId="06163A28" w14:textId="77777777" w:rsidR="00686EAA" w:rsidRPr="00D75354" w:rsidRDefault="00686EAA" w:rsidP="003C7BFB">
      <w:pPr>
        <w:jc w:val="both"/>
        <w:rPr>
          <w:rFonts w:ascii="Arial" w:hAnsi="Arial" w:cs="Arial"/>
          <w:sz w:val="20"/>
        </w:rPr>
      </w:pPr>
    </w:p>
    <w:p w14:paraId="1DC1B493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  <w:r w:rsidRPr="00D75354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</w:p>
    <w:p w14:paraId="4B81B6F8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  <w:r w:rsidRPr="00D75354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D75354" w:rsidRDefault="00686EAA" w:rsidP="003C7BFB">
      <w:pPr>
        <w:pStyle w:val="Corpsdetexte23"/>
        <w:rPr>
          <w:rFonts w:cs="Arial"/>
          <w:sz w:val="20"/>
          <w:szCs w:val="20"/>
        </w:rPr>
      </w:pPr>
    </w:p>
    <w:p w14:paraId="3D34D451" w14:textId="77777777" w:rsidR="00686EAA" w:rsidRPr="00D75354" w:rsidRDefault="00686EAA" w:rsidP="003C7BFB">
      <w:pPr>
        <w:rPr>
          <w:rFonts w:ascii="Arial" w:hAnsi="Arial" w:cs="Arial"/>
          <w:sz w:val="20"/>
        </w:rPr>
      </w:pPr>
    </w:p>
    <w:p w14:paraId="5A6B02AC" w14:textId="75B62447" w:rsidR="00947BBE" w:rsidRPr="00D75354" w:rsidRDefault="00947BBE">
      <w:pPr>
        <w:spacing w:after="160" w:line="259" w:lineRule="auto"/>
        <w:rPr>
          <w:rFonts w:ascii="Arial" w:eastAsia="Arial" w:hAnsi="Arial" w:cs="Arial"/>
          <w:color w:val="000000"/>
          <w:sz w:val="20"/>
        </w:rPr>
      </w:pPr>
      <w:r w:rsidRPr="00D75354">
        <w:rPr>
          <w:rFonts w:ascii="Arial" w:eastAsia="Arial" w:hAnsi="Arial" w:cs="Arial"/>
          <w:color w:val="000000"/>
          <w:sz w:val="20"/>
        </w:rPr>
        <w:br w:type="page"/>
      </w:r>
    </w:p>
    <w:p w14:paraId="679AB78B" w14:textId="3334905F" w:rsidR="00074744" w:rsidRPr="00D75354" w:rsidRDefault="00074744" w:rsidP="003C7BFB">
      <w:pPr>
        <w:rPr>
          <w:rFonts w:ascii="Arial" w:eastAsia="Arial" w:hAnsi="Arial" w:cs="Arial"/>
          <w:color w:val="000000"/>
          <w:sz w:val="20"/>
        </w:rPr>
      </w:pPr>
    </w:p>
    <w:p w14:paraId="62505ED9" w14:textId="77777777" w:rsidR="00947BBE" w:rsidRPr="00D75354" w:rsidRDefault="00947BBE" w:rsidP="00947BBE">
      <w:pPr>
        <w:rPr>
          <w:rFonts w:ascii="Arial" w:hAnsi="Arial" w:cs="Arial"/>
          <w:sz w:val="20"/>
        </w:rPr>
      </w:pPr>
    </w:p>
    <w:p w14:paraId="40538592" w14:textId="122241B3" w:rsidR="00947BBE" w:rsidRPr="00D75354" w:rsidRDefault="00947BBE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75354">
        <w:rPr>
          <w:rFonts w:cs="Arial"/>
          <w:b/>
          <w:sz w:val="20"/>
          <w:szCs w:val="20"/>
        </w:rPr>
        <w:t>ANNEXE 3</w:t>
      </w:r>
    </w:p>
    <w:p w14:paraId="5F380A9A" w14:textId="6FF31805" w:rsidR="00947BBE" w:rsidRPr="00D75354" w:rsidRDefault="008C354B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75354">
        <w:rPr>
          <w:rFonts w:cs="Arial"/>
          <w:b/>
          <w:sz w:val="20"/>
          <w:szCs w:val="20"/>
        </w:rPr>
        <w:t>Etat des P</w:t>
      </w:r>
      <w:r w:rsidR="00947BBE" w:rsidRPr="00D75354">
        <w:rPr>
          <w:rFonts w:cs="Arial"/>
          <w:b/>
          <w:sz w:val="20"/>
          <w:szCs w:val="20"/>
        </w:rPr>
        <w:t xml:space="preserve">rix </w:t>
      </w:r>
      <w:r w:rsidRPr="00D75354">
        <w:rPr>
          <w:rFonts w:cs="Arial"/>
          <w:b/>
          <w:sz w:val="20"/>
          <w:szCs w:val="20"/>
        </w:rPr>
        <w:t>F</w:t>
      </w:r>
      <w:r w:rsidR="00947BBE" w:rsidRPr="00D75354">
        <w:rPr>
          <w:rFonts w:cs="Arial"/>
          <w:b/>
          <w:sz w:val="20"/>
          <w:szCs w:val="20"/>
        </w:rPr>
        <w:t>orfaitaire (</w:t>
      </w:r>
      <w:r w:rsidRPr="00D75354">
        <w:rPr>
          <w:rFonts w:cs="Arial"/>
          <w:b/>
          <w:sz w:val="20"/>
          <w:szCs w:val="20"/>
        </w:rPr>
        <w:t>EP</w:t>
      </w:r>
      <w:r w:rsidR="00947BBE" w:rsidRPr="00D75354">
        <w:rPr>
          <w:rFonts w:cs="Arial"/>
          <w:b/>
          <w:sz w:val="20"/>
          <w:szCs w:val="20"/>
        </w:rPr>
        <w:t>F)</w:t>
      </w:r>
    </w:p>
    <w:p w14:paraId="5808A8D4" w14:textId="17226993" w:rsidR="00947BBE" w:rsidRPr="00D75354" w:rsidRDefault="00947BBE" w:rsidP="003C7BFB">
      <w:pPr>
        <w:rPr>
          <w:rFonts w:ascii="Arial" w:eastAsia="Arial" w:hAnsi="Arial" w:cs="Arial"/>
          <w:color w:val="000000"/>
          <w:sz w:val="20"/>
        </w:rPr>
      </w:pPr>
    </w:p>
    <w:p w14:paraId="2A7AEF1E" w14:textId="77777777" w:rsidR="00306F3E" w:rsidRPr="00D75354" w:rsidRDefault="00306F3E" w:rsidP="00306F3E">
      <w:pPr>
        <w:pStyle w:val="Retraitcorpsdetexte"/>
        <w:widowControl w:val="0"/>
        <w:spacing w:after="0"/>
        <w:ind w:left="0"/>
        <w:rPr>
          <w:rFonts w:ascii="Arial" w:hAnsi="Arial" w:cs="Arial"/>
          <w:sz w:val="20"/>
          <w:highlight w:val="cyan"/>
        </w:rPr>
      </w:pPr>
    </w:p>
    <w:tbl>
      <w:tblPr>
        <w:tblStyle w:val="Grilledutableau"/>
        <w:tblW w:w="5000" w:type="pct"/>
        <w:tblLook w:val="01E0" w:firstRow="1" w:lastRow="1" w:firstColumn="1" w:lastColumn="1" w:noHBand="0" w:noVBand="0"/>
      </w:tblPr>
      <w:tblGrid>
        <w:gridCol w:w="1808"/>
        <w:gridCol w:w="5869"/>
        <w:gridCol w:w="1951"/>
      </w:tblGrid>
      <w:tr w:rsidR="00306F3E" w:rsidRPr="00D75354" w14:paraId="3D6ED9B1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341B41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Parties techniques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065FC8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Contenu de la partie technique</w:t>
            </w:r>
          </w:p>
          <w:p w14:paraId="62956D52" w14:textId="43C1F24E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98624C" w14:textId="77777777" w:rsidR="00306F3E" w:rsidRPr="00D75354" w:rsidRDefault="00306F3E" w:rsidP="00306F3E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75354">
              <w:rPr>
                <w:rFonts w:ascii="Arial" w:hAnsi="Arial" w:cs="Arial"/>
                <w:b/>
                <w:bCs/>
                <w:sz w:val="20"/>
              </w:rPr>
              <w:t>Total</w:t>
            </w:r>
          </w:p>
          <w:p w14:paraId="198FD1C3" w14:textId="41FFA339" w:rsidR="00306F3E" w:rsidRPr="00D75354" w:rsidRDefault="00306F3E" w:rsidP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bCs/>
                <w:sz w:val="20"/>
              </w:rPr>
              <w:t>(en € HT)</w:t>
            </w:r>
          </w:p>
        </w:tc>
      </w:tr>
      <w:tr w:rsidR="00306F3E" w:rsidRPr="00D75354" w14:paraId="6D0785AB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A22973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Partie 1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D5F5333" w14:textId="6084B820" w:rsidR="00306F3E" w:rsidRPr="00D75354" w:rsidRDefault="00306F3E">
            <w:pPr>
              <w:widowControl w:val="0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Conception du bâtiment d’hébergement</w:t>
            </w:r>
          </w:p>
        </w:tc>
      </w:tr>
      <w:tr w:rsidR="00306F3E" w:rsidRPr="00D75354" w14:paraId="5C5DAF3E" w14:textId="77777777" w:rsidTr="00306F3E">
        <w:trPr>
          <w:trHeight w:val="162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FEF86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1.1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B4D201" w14:textId="0EBACB55" w:rsidR="00306F3E" w:rsidRPr="00D75354" w:rsidRDefault="00D75354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Etudes préliminaires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9408A" w14:textId="598975A2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0CA42038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18D7CF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1.2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1BE477" w14:textId="59350EB3" w:rsidR="00306F3E" w:rsidRPr="00D75354" w:rsidRDefault="00D75354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Assistance à la passation des contrats de travaux</w:t>
            </w:r>
            <w:r w:rsidR="00306F3E" w:rsidRPr="00D75354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8488D" w14:textId="09729B53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24D27DDD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F74BEE7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Partie 2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8DB016D" w14:textId="0B74F89E" w:rsidR="00306F3E" w:rsidRPr="00D75354" w:rsidRDefault="00306F3E">
            <w:pPr>
              <w:widowControl w:val="0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Conception du poste HT/BT</w:t>
            </w:r>
          </w:p>
        </w:tc>
      </w:tr>
      <w:tr w:rsidR="00D75354" w:rsidRPr="00D75354" w14:paraId="2387D4CE" w14:textId="77777777" w:rsidTr="00306F3E">
        <w:trPr>
          <w:trHeight w:val="162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335F84" w14:textId="77777777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2.1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E40D13" w14:textId="473846B0" w:rsidR="00D75354" w:rsidRPr="00D75354" w:rsidRDefault="00D75354" w:rsidP="00D75354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Etudes préliminaires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68A63" w14:textId="1C262ECF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75354" w:rsidRPr="00D75354" w14:paraId="418220A3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FB9856" w14:textId="77777777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2.2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0FE93E" w14:textId="7BBD4EF6" w:rsidR="00D75354" w:rsidRPr="00D75354" w:rsidRDefault="00D75354" w:rsidP="00D75354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Assistance à la passation des contrats de travaux</w:t>
            </w:r>
            <w:r w:rsidRPr="00D75354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3CCBC" w14:textId="7FDE84C6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362C" w:rsidRPr="00D75354" w14:paraId="109D6EE5" w14:textId="77777777" w:rsidTr="006B362C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82AECF9" w14:textId="77777777" w:rsidR="006B362C" w:rsidRPr="00D75354" w:rsidRDefault="006B362C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Partie 3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D45FA3A" w14:textId="6E8E1025" w:rsidR="006B362C" w:rsidRPr="00D75354" w:rsidRDefault="006B362C" w:rsidP="006B362C">
            <w:pPr>
              <w:widowControl w:val="0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Construction du poste HT/BT</w:t>
            </w:r>
          </w:p>
        </w:tc>
      </w:tr>
      <w:tr w:rsidR="00306F3E" w:rsidRPr="00D75354" w14:paraId="2198E77C" w14:textId="77777777" w:rsidTr="00D75354">
        <w:trPr>
          <w:trHeight w:val="269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B40948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3.1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4CA93" w14:textId="3B67B9A1" w:rsidR="00D75354" w:rsidRPr="00D75354" w:rsidRDefault="00D75354">
            <w:pPr>
              <w:widowControl w:val="0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Réalisation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C44D2" w14:textId="1698AE5F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756197B8" w14:textId="77777777" w:rsidTr="00D75354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F5468F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08C81" w14:textId="25558CFB" w:rsidR="00306F3E" w:rsidRPr="00D75354" w:rsidRDefault="00D75354">
            <w:pPr>
              <w:widowControl w:val="0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Réception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AFF50" w14:textId="7A663186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39EF9A3D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F1D78A0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Partie 4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46C4DC0" w14:textId="4014A05A" w:rsidR="00306F3E" w:rsidRPr="00D75354" w:rsidRDefault="00306F3E">
            <w:pPr>
              <w:widowControl w:val="0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Travaux préliminaires de VRD Généraux</w:t>
            </w:r>
          </w:p>
        </w:tc>
      </w:tr>
      <w:tr w:rsidR="00D75354" w:rsidRPr="00D75354" w14:paraId="6B87253E" w14:textId="77777777" w:rsidTr="00306F3E">
        <w:trPr>
          <w:trHeight w:val="269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CE7AF" w14:textId="35F46CF6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D75354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50F006" w14:textId="34B2088F" w:rsidR="00D75354" w:rsidRPr="00D75354" w:rsidRDefault="00D75354" w:rsidP="00D75354">
            <w:pPr>
              <w:widowControl w:val="0"/>
              <w:rPr>
                <w:rFonts w:ascii="Arial" w:hAnsi="Arial" w:cs="Arial"/>
                <w:i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Réalisation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51303" w14:textId="27210548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75354" w:rsidRPr="00D75354" w14:paraId="5DC26576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AC9C7B" w14:textId="7D93B8EC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D75354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FBF653" w14:textId="4A001941" w:rsidR="00D75354" w:rsidRPr="00D75354" w:rsidRDefault="00D75354" w:rsidP="00D75354">
            <w:pPr>
              <w:widowControl w:val="0"/>
              <w:rPr>
                <w:rFonts w:ascii="Arial" w:hAnsi="Arial" w:cs="Arial"/>
                <w:i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Réception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5873F" w14:textId="38D460C4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4A2C83CB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A3FEAD2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Partie 5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3F71D51" w14:textId="20116C86" w:rsidR="00306F3E" w:rsidRPr="00D75354" w:rsidRDefault="00306F3E">
            <w:pPr>
              <w:widowControl w:val="0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Bâtiment hébergement</w:t>
            </w:r>
          </w:p>
        </w:tc>
      </w:tr>
      <w:tr w:rsidR="00D75354" w:rsidRPr="00D75354" w14:paraId="01137410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C8E01C" w14:textId="77777777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5.1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4A5216" w14:textId="1206A027" w:rsidR="00D75354" w:rsidRPr="00D75354" w:rsidRDefault="00D75354" w:rsidP="00D75354">
            <w:pPr>
              <w:widowControl w:val="0"/>
              <w:rPr>
                <w:rFonts w:ascii="Arial" w:hAnsi="Arial" w:cs="Arial"/>
                <w:i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Réalisation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BED82" w14:textId="28792EBC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75354" w:rsidRPr="00D75354" w14:paraId="49151B62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584980" w14:textId="77777777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089C79" w14:textId="1C143369" w:rsidR="00D75354" w:rsidRPr="00D75354" w:rsidRDefault="00D75354" w:rsidP="00D75354">
            <w:pPr>
              <w:widowControl w:val="0"/>
              <w:rPr>
                <w:rFonts w:ascii="Arial" w:hAnsi="Arial" w:cs="Arial"/>
                <w:i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Réception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7C59F" w14:textId="4C029E2A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00352E4D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ED2B8C" w14:textId="77777777" w:rsidR="00306F3E" w:rsidRPr="00D75354" w:rsidRDefault="00306F3E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Partie 6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F385C2F" w14:textId="1AFAC2E2" w:rsidR="00306F3E" w:rsidRPr="00D75354" w:rsidRDefault="00306F3E">
            <w:pPr>
              <w:widowControl w:val="0"/>
              <w:rPr>
                <w:rFonts w:ascii="Arial" w:hAnsi="Arial" w:cs="Arial"/>
                <w:b/>
                <w:sz w:val="20"/>
              </w:rPr>
            </w:pPr>
            <w:r w:rsidRPr="00D75354">
              <w:rPr>
                <w:rFonts w:ascii="Arial" w:hAnsi="Arial" w:cs="Arial"/>
                <w:b/>
                <w:sz w:val="20"/>
              </w:rPr>
              <w:t>Travaux finaux de VRD</w:t>
            </w:r>
          </w:p>
        </w:tc>
      </w:tr>
      <w:tr w:rsidR="00D75354" w:rsidRPr="00D75354" w14:paraId="4D8C067B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DEE6E" w14:textId="77777777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6.1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0BD1D" w14:textId="35B771B2" w:rsidR="00D75354" w:rsidRPr="00D75354" w:rsidRDefault="00D75354" w:rsidP="00D75354">
            <w:pPr>
              <w:widowControl w:val="0"/>
              <w:rPr>
                <w:rFonts w:ascii="Arial" w:hAnsi="Arial" w:cs="Arial"/>
                <w:i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Réalisation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3F0DC" w14:textId="6E75E464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75354" w:rsidRPr="00D75354" w14:paraId="47CC3425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E17F5E" w14:textId="77777777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6.2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DFF517" w14:textId="41B7A352" w:rsidR="00D75354" w:rsidRPr="00D75354" w:rsidRDefault="00D75354" w:rsidP="00D75354">
            <w:pPr>
              <w:widowControl w:val="0"/>
              <w:rPr>
                <w:rFonts w:ascii="Arial" w:hAnsi="Arial" w:cs="Arial"/>
                <w:i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Réception des travaux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A592F" w14:textId="3BC7C571" w:rsidR="00D75354" w:rsidRPr="00D75354" w:rsidRDefault="00D75354" w:rsidP="00D75354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03F4AD8" w14:textId="60080738" w:rsidR="00306F3E" w:rsidRPr="00D75354" w:rsidRDefault="00306F3E" w:rsidP="00306F3E">
      <w:pPr>
        <w:pStyle w:val="Retraitcorpsdetexte"/>
        <w:widowControl w:val="0"/>
        <w:spacing w:after="0"/>
        <w:ind w:left="0"/>
        <w:rPr>
          <w:rFonts w:ascii="Arial" w:hAnsi="Arial" w:cs="Arial"/>
          <w:sz w:val="20"/>
        </w:rPr>
      </w:pPr>
    </w:p>
    <w:p w14:paraId="2F09D03A" w14:textId="73DB1A2D" w:rsidR="00306F3E" w:rsidRPr="00D75354" w:rsidRDefault="00306F3E" w:rsidP="00306F3E">
      <w:pPr>
        <w:pStyle w:val="Retraitcorpsdetexte"/>
        <w:widowControl w:val="0"/>
        <w:spacing w:after="0"/>
        <w:ind w:left="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Ind w:w="1696" w:type="dxa"/>
        <w:tblLook w:val="04A0" w:firstRow="1" w:lastRow="0" w:firstColumn="1" w:lastColumn="0" w:noHBand="0" w:noVBand="1"/>
      </w:tblPr>
      <w:tblGrid>
        <w:gridCol w:w="1985"/>
        <w:gridCol w:w="1276"/>
      </w:tblGrid>
      <w:tr w:rsidR="00306F3E" w:rsidRPr="00D75354" w14:paraId="4ACF47E9" w14:textId="77777777" w:rsidTr="00306F3E">
        <w:tc>
          <w:tcPr>
            <w:tcW w:w="1985" w:type="dxa"/>
            <w:shd w:val="clear" w:color="auto" w:fill="BDD6EE" w:themeFill="accent1" w:themeFillTint="66"/>
          </w:tcPr>
          <w:p w14:paraId="5CAD3D92" w14:textId="2C167344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Partie technique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14:paraId="7D1FDF87" w14:textId="11FCBFFF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Montant</w:t>
            </w:r>
          </w:p>
        </w:tc>
      </w:tr>
      <w:tr w:rsidR="00306F3E" w:rsidRPr="00D75354" w14:paraId="203C14FD" w14:textId="77777777" w:rsidTr="00306F3E">
        <w:tc>
          <w:tcPr>
            <w:tcW w:w="1985" w:type="dxa"/>
          </w:tcPr>
          <w:p w14:paraId="0D0697E1" w14:textId="3E41C871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</w:tcPr>
          <w:p w14:paraId="50FD4B3C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6CD32052" w14:textId="77777777" w:rsidTr="00306F3E">
        <w:tc>
          <w:tcPr>
            <w:tcW w:w="1985" w:type="dxa"/>
          </w:tcPr>
          <w:p w14:paraId="3BFDFFBC" w14:textId="6A7DC81E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76" w:type="dxa"/>
          </w:tcPr>
          <w:p w14:paraId="1A489043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36FF0AB6" w14:textId="77777777" w:rsidTr="00306F3E">
        <w:tc>
          <w:tcPr>
            <w:tcW w:w="1985" w:type="dxa"/>
          </w:tcPr>
          <w:p w14:paraId="7A8BDCA7" w14:textId="1B8FAC4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76" w:type="dxa"/>
          </w:tcPr>
          <w:p w14:paraId="629CDE0A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6C8C5C40" w14:textId="77777777" w:rsidTr="00306F3E">
        <w:tc>
          <w:tcPr>
            <w:tcW w:w="1985" w:type="dxa"/>
          </w:tcPr>
          <w:p w14:paraId="25939B42" w14:textId="447A26D5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76" w:type="dxa"/>
          </w:tcPr>
          <w:p w14:paraId="2AB7E9AD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7FD9CF53" w14:textId="77777777" w:rsidTr="00306F3E">
        <w:tc>
          <w:tcPr>
            <w:tcW w:w="1985" w:type="dxa"/>
          </w:tcPr>
          <w:p w14:paraId="14EB0F5A" w14:textId="0C1A11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276" w:type="dxa"/>
          </w:tcPr>
          <w:p w14:paraId="18B8AD37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2E6B24B4" w14:textId="77777777" w:rsidTr="00306F3E">
        <w:tc>
          <w:tcPr>
            <w:tcW w:w="1985" w:type="dxa"/>
          </w:tcPr>
          <w:p w14:paraId="445886AB" w14:textId="2A53EEE6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76" w:type="dxa"/>
          </w:tcPr>
          <w:p w14:paraId="13333454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26F1FEAA" w14:textId="77777777" w:rsidTr="00306F3E">
        <w:tc>
          <w:tcPr>
            <w:tcW w:w="1985" w:type="dxa"/>
            <w:shd w:val="clear" w:color="auto" w:fill="DBDBDB" w:themeFill="accent3" w:themeFillTint="66"/>
          </w:tcPr>
          <w:p w14:paraId="7F54854B" w14:textId="7DD778E8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right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Montant Total HT</w:t>
            </w:r>
          </w:p>
        </w:tc>
        <w:tc>
          <w:tcPr>
            <w:tcW w:w="1276" w:type="dxa"/>
            <w:shd w:val="clear" w:color="auto" w:fill="DBDBDB" w:themeFill="accent3" w:themeFillTint="66"/>
          </w:tcPr>
          <w:p w14:paraId="688A9138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7D6CC18C" w14:textId="77777777" w:rsidTr="00306F3E">
        <w:tc>
          <w:tcPr>
            <w:tcW w:w="1985" w:type="dxa"/>
            <w:shd w:val="clear" w:color="auto" w:fill="DBDBDB" w:themeFill="accent3" w:themeFillTint="66"/>
          </w:tcPr>
          <w:p w14:paraId="18F5F614" w14:textId="7121FF21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right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TVA</w:t>
            </w:r>
          </w:p>
        </w:tc>
        <w:tc>
          <w:tcPr>
            <w:tcW w:w="1276" w:type="dxa"/>
            <w:shd w:val="clear" w:color="auto" w:fill="DBDBDB" w:themeFill="accent3" w:themeFillTint="66"/>
          </w:tcPr>
          <w:p w14:paraId="2EEE0CC6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06F3E" w:rsidRPr="00D75354" w14:paraId="65879CA1" w14:textId="77777777" w:rsidTr="00306F3E">
        <w:tc>
          <w:tcPr>
            <w:tcW w:w="1985" w:type="dxa"/>
            <w:shd w:val="clear" w:color="auto" w:fill="DBDBDB" w:themeFill="accent3" w:themeFillTint="66"/>
          </w:tcPr>
          <w:p w14:paraId="4E4EC2BA" w14:textId="404DF10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jc w:val="right"/>
              <w:rPr>
                <w:rFonts w:ascii="Arial" w:hAnsi="Arial" w:cs="Arial"/>
                <w:sz w:val="20"/>
              </w:rPr>
            </w:pPr>
            <w:r w:rsidRPr="00D75354">
              <w:rPr>
                <w:rFonts w:ascii="Arial" w:hAnsi="Arial" w:cs="Arial"/>
                <w:sz w:val="20"/>
              </w:rPr>
              <w:t>Montant TTC</w:t>
            </w:r>
          </w:p>
        </w:tc>
        <w:tc>
          <w:tcPr>
            <w:tcW w:w="1276" w:type="dxa"/>
            <w:shd w:val="clear" w:color="auto" w:fill="DBDBDB" w:themeFill="accent3" w:themeFillTint="66"/>
          </w:tcPr>
          <w:p w14:paraId="3E91416C" w14:textId="77777777" w:rsidR="00306F3E" w:rsidRPr="00D75354" w:rsidRDefault="00306F3E" w:rsidP="00306F3E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3788332C" w14:textId="77777777" w:rsidR="00306F3E" w:rsidRPr="00D75354" w:rsidRDefault="00306F3E" w:rsidP="00306F3E">
      <w:pPr>
        <w:pStyle w:val="Retraitcorpsdetexte"/>
        <w:widowControl w:val="0"/>
        <w:spacing w:after="0"/>
        <w:ind w:left="0"/>
        <w:rPr>
          <w:rFonts w:ascii="Arial" w:hAnsi="Arial" w:cs="Arial"/>
          <w:sz w:val="20"/>
        </w:rPr>
      </w:pPr>
    </w:p>
    <w:sectPr w:rsidR="00306F3E" w:rsidRPr="00D75354" w:rsidSect="002C136F">
      <w:footerReference w:type="default" r:id="rId14"/>
      <w:pgSz w:w="11906" w:h="16838"/>
      <w:pgMar w:top="993" w:right="1134" w:bottom="709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4F655" w14:textId="77777777" w:rsidR="00384079" w:rsidRDefault="00384079">
      <w:r>
        <w:separator/>
      </w:r>
    </w:p>
  </w:endnote>
  <w:endnote w:type="continuationSeparator" w:id="0">
    <w:p w14:paraId="6DAF12CD" w14:textId="77777777" w:rsidR="00384079" w:rsidRDefault="0038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70A8A5A2" w:rsidR="00D75354" w:rsidRPr="00BD41C6" w:rsidRDefault="00D75354" w:rsidP="002D451D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AE_9244</w:t>
    </w:r>
    <w:r>
      <w:rPr>
        <w:sz w:val="16"/>
      </w:rPr>
      <w:fldChar w:fldCharType="end"/>
    </w:r>
    <w:r w:rsidRPr="002D451D">
      <w:rPr>
        <w:sz w:val="16"/>
      </w:rPr>
      <w:ptab w:relativeTo="margin" w:alignment="center" w:leader="none"/>
    </w:r>
    <w:r w:rsidRPr="002D451D">
      <w:rPr>
        <w:sz w:val="16"/>
      </w:rPr>
      <w:ptab w:relativeTo="margin" w:alignment="right" w:leader="none"/>
    </w:r>
    <w:r w:rsidRPr="002D451D">
      <w:rPr>
        <w:sz w:val="16"/>
      </w:rPr>
      <w:t xml:space="preserve">Page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PAGE  \* Arabic  \* MERGEFORMAT</w:instrText>
    </w:r>
    <w:r w:rsidRPr="002D451D">
      <w:rPr>
        <w:b/>
        <w:bCs/>
        <w:sz w:val="16"/>
      </w:rPr>
      <w:fldChar w:fldCharType="separate"/>
    </w:r>
    <w:r w:rsidR="003622B3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  <w:r w:rsidRPr="002D451D">
      <w:rPr>
        <w:sz w:val="16"/>
      </w:rPr>
      <w:t xml:space="preserve"> sur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NUMPAGES  \* Arabic  \* MERGEFORMAT</w:instrText>
    </w:r>
    <w:r w:rsidRPr="002D451D">
      <w:rPr>
        <w:b/>
        <w:bCs/>
        <w:sz w:val="16"/>
      </w:rPr>
      <w:fldChar w:fldCharType="separate"/>
    </w:r>
    <w:r w:rsidR="003622B3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86C7E" w14:textId="77777777" w:rsidR="00384079" w:rsidRDefault="00384079">
      <w:r>
        <w:separator/>
      </w:r>
    </w:p>
  </w:footnote>
  <w:footnote w:type="continuationSeparator" w:id="0">
    <w:p w14:paraId="5838A8DC" w14:textId="77777777" w:rsidR="00384079" w:rsidRDefault="00384079">
      <w:r>
        <w:continuationSeparator/>
      </w:r>
    </w:p>
  </w:footnote>
  <w:footnote w:id="1">
    <w:p w14:paraId="370F4AF3" w14:textId="77777777" w:rsidR="00D75354" w:rsidRDefault="00D75354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D75354" w:rsidRDefault="00D75354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4294B43"/>
    <w:multiLevelType w:val="hybridMultilevel"/>
    <w:tmpl w:val="071AB954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D1260"/>
    <w:multiLevelType w:val="hybridMultilevel"/>
    <w:tmpl w:val="3A7029DA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50A460C"/>
    <w:multiLevelType w:val="hybridMultilevel"/>
    <w:tmpl w:val="0BF65498"/>
    <w:lvl w:ilvl="0" w:tplc="AD785DD2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CB73F8C"/>
    <w:multiLevelType w:val="hybridMultilevel"/>
    <w:tmpl w:val="5DBEC7A0"/>
    <w:lvl w:ilvl="0" w:tplc="9D960406">
      <w:start w:val="1"/>
      <w:numFmt w:val="bullet"/>
      <w:lvlText w:val=""/>
      <w:lvlJc w:val="left"/>
      <w:pPr>
        <w:ind w:left="22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7" w15:restartNumberingAfterBreak="0">
    <w:nsid w:val="1F553FFB"/>
    <w:multiLevelType w:val="hybridMultilevel"/>
    <w:tmpl w:val="85D4C01A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2F5FE7"/>
    <w:multiLevelType w:val="hybridMultilevel"/>
    <w:tmpl w:val="D00E589E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0"/>
  </w:num>
  <w:num w:numId="12">
    <w:abstractNumId w:val="6"/>
  </w:num>
  <w:num w:numId="13">
    <w:abstractNumId w:val="2"/>
  </w:num>
  <w:num w:numId="14">
    <w:abstractNumId w:val="10"/>
  </w:num>
  <w:num w:numId="15">
    <w:abstractNumId w:val="5"/>
  </w:num>
  <w:num w:numId="16">
    <w:abstractNumId w:val="4"/>
  </w:num>
  <w:num w:numId="17">
    <w:abstractNumId w:val="7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3A5"/>
    <w:rsid w:val="00013E78"/>
    <w:rsid w:val="00014167"/>
    <w:rsid w:val="00014E51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D5E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5CB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75FF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3606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36B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136F"/>
    <w:rsid w:val="002C54AE"/>
    <w:rsid w:val="002D18C4"/>
    <w:rsid w:val="002D451D"/>
    <w:rsid w:val="002D4F5D"/>
    <w:rsid w:val="002D6437"/>
    <w:rsid w:val="002D678F"/>
    <w:rsid w:val="002E503A"/>
    <w:rsid w:val="002E6739"/>
    <w:rsid w:val="002F3398"/>
    <w:rsid w:val="002F43E6"/>
    <w:rsid w:val="002F6D21"/>
    <w:rsid w:val="00306F3E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4583"/>
    <w:rsid w:val="00335BD7"/>
    <w:rsid w:val="00335F86"/>
    <w:rsid w:val="00337584"/>
    <w:rsid w:val="00337DCF"/>
    <w:rsid w:val="00343294"/>
    <w:rsid w:val="00343B7D"/>
    <w:rsid w:val="0034763E"/>
    <w:rsid w:val="003547BE"/>
    <w:rsid w:val="00354815"/>
    <w:rsid w:val="00355926"/>
    <w:rsid w:val="003565A1"/>
    <w:rsid w:val="003605BD"/>
    <w:rsid w:val="00361977"/>
    <w:rsid w:val="003622B3"/>
    <w:rsid w:val="00363CF6"/>
    <w:rsid w:val="00365696"/>
    <w:rsid w:val="003731F0"/>
    <w:rsid w:val="00382497"/>
    <w:rsid w:val="00384079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20D9"/>
    <w:rsid w:val="003B48E7"/>
    <w:rsid w:val="003B51DD"/>
    <w:rsid w:val="003C0C77"/>
    <w:rsid w:val="003C2DDF"/>
    <w:rsid w:val="003C6C05"/>
    <w:rsid w:val="003C7BFB"/>
    <w:rsid w:val="003D02BB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96EC1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469D7"/>
    <w:rsid w:val="005510A8"/>
    <w:rsid w:val="005541C0"/>
    <w:rsid w:val="00555EC1"/>
    <w:rsid w:val="00557A7D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607E"/>
    <w:rsid w:val="00637365"/>
    <w:rsid w:val="00650172"/>
    <w:rsid w:val="00651384"/>
    <w:rsid w:val="006550F5"/>
    <w:rsid w:val="00665267"/>
    <w:rsid w:val="00665664"/>
    <w:rsid w:val="006664CB"/>
    <w:rsid w:val="0066768C"/>
    <w:rsid w:val="00672395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362C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518B"/>
    <w:rsid w:val="007E1CB6"/>
    <w:rsid w:val="007E5B68"/>
    <w:rsid w:val="007F011A"/>
    <w:rsid w:val="007F2BD7"/>
    <w:rsid w:val="008008E8"/>
    <w:rsid w:val="00800A8F"/>
    <w:rsid w:val="00802CD1"/>
    <w:rsid w:val="00805D94"/>
    <w:rsid w:val="00806233"/>
    <w:rsid w:val="00806235"/>
    <w:rsid w:val="008062B4"/>
    <w:rsid w:val="00810696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E6A"/>
    <w:rsid w:val="00860F2E"/>
    <w:rsid w:val="00865D74"/>
    <w:rsid w:val="00866031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54B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47BBE"/>
    <w:rsid w:val="00950B04"/>
    <w:rsid w:val="0095798E"/>
    <w:rsid w:val="009604AD"/>
    <w:rsid w:val="00961325"/>
    <w:rsid w:val="00963E34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145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0991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5623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36A2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5E9F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4778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773F7"/>
    <w:rsid w:val="00C81E38"/>
    <w:rsid w:val="00C86594"/>
    <w:rsid w:val="00C87981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290B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5354"/>
    <w:rsid w:val="00D7652C"/>
    <w:rsid w:val="00D76B66"/>
    <w:rsid w:val="00D774B8"/>
    <w:rsid w:val="00D81218"/>
    <w:rsid w:val="00D8229D"/>
    <w:rsid w:val="00D82C77"/>
    <w:rsid w:val="00D8315A"/>
    <w:rsid w:val="00D8331E"/>
    <w:rsid w:val="00D850FE"/>
    <w:rsid w:val="00D85FD6"/>
    <w:rsid w:val="00D87314"/>
    <w:rsid w:val="00D917E2"/>
    <w:rsid w:val="00D91AD7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630A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493D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12A03"/>
    <w:rsid w:val="00F20318"/>
    <w:rsid w:val="00F27D63"/>
    <w:rsid w:val="00F30EF4"/>
    <w:rsid w:val="00F35C84"/>
    <w:rsid w:val="00F4361D"/>
    <w:rsid w:val="00F454C9"/>
    <w:rsid w:val="00F45BD0"/>
    <w:rsid w:val="00F54A5A"/>
    <w:rsid w:val="00F54BBD"/>
    <w:rsid w:val="00F54D96"/>
    <w:rsid w:val="00F56D6A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5E07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06F3E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06F3E"/>
    <w:rPr>
      <w:rFonts w:ascii="Times New Roman" w:eastAsia="Times New Roman" w:hAnsi="Times New Ro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93EC86-36E6-4178-BAD4-C0C32971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90</TotalTime>
  <Pages>8</Pages>
  <Words>1791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21</cp:revision>
  <cp:lastPrinted>2023-09-13T15:13:00Z</cp:lastPrinted>
  <dcterms:created xsi:type="dcterms:W3CDTF">2025-12-01T14:31:00Z</dcterms:created>
  <dcterms:modified xsi:type="dcterms:W3CDTF">2026-04-02T11:59:00Z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